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04EE7" w14:textId="77777777" w:rsidR="00F67E6C" w:rsidRDefault="00F67E6C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D2F975C" w14:textId="77777777" w:rsidR="00F67E6C" w:rsidRDefault="00F67E6C" w:rsidP="00F67E6C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55565D2E" w14:textId="77777777" w:rsidR="00F67E6C" w:rsidRDefault="00F67E6C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D419230" w14:textId="77777777" w:rsidR="0085747A" w:rsidRPr="001042EC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042EC">
        <w:rPr>
          <w:rFonts w:ascii="Corbel" w:hAnsi="Corbel"/>
          <w:b/>
          <w:smallCaps/>
          <w:sz w:val="24"/>
          <w:szCs w:val="24"/>
        </w:rPr>
        <w:t>SYLABUS</w:t>
      </w:r>
    </w:p>
    <w:p w14:paraId="07922B89" w14:textId="67FB0779" w:rsidR="0085747A" w:rsidRPr="001042EC" w:rsidRDefault="0071620A" w:rsidP="0058210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042EC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1042EC">
        <w:rPr>
          <w:rFonts w:ascii="Corbel" w:hAnsi="Corbel"/>
          <w:b/>
          <w:smallCaps/>
          <w:sz w:val="24"/>
          <w:szCs w:val="24"/>
        </w:rPr>
        <w:t xml:space="preserve"> </w:t>
      </w:r>
      <w:r w:rsidR="00C7707B">
        <w:rPr>
          <w:rFonts w:ascii="Corbel" w:hAnsi="Corbel"/>
          <w:b/>
          <w:smallCaps/>
          <w:sz w:val="24"/>
          <w:szCs w:val="24"/>
        </w:rPr>
        <w:t>202</w:t>
      </w:r>
      <w:r w:rsidR="00201D21">
        <w:rPr>
          <w:rFonts w:ascii="Corbel" w:hAnsi="Corbel"/>
          <w:b/>
          <w:smallCaps/>
          <w:sz w:val="24"/>
          <w:szCs w:val="24"/>
        </w:rPr>
        <w:t>6-</w:t>
      </w:r>
      <w:r w:rsidR="00C7707B">
        <w:rPr>
          <w:rFonts w:ascii="Corbel" w:hAnsi="Corbel"/>
          <w:b/>
          <w:smallCaps/>
          <w:sz w:val="24"/>
          <w:szCs w:val="24"/>
        </w:rPr>
        <w:t>203</w:t>
      </w:r>
      <w:r w:rsidR="00201D21">
        <w:rPr>
          <w:rFonts w:ascii="Corbel" w:hAnsi="Corbel"/>
          <w:b/>
          <w:smallCaps/>
          <w:sz w:val="24"/>
          <w:szCs w:val="24"/>
        </w:rPr>
        <w:t>1</w:t>
      </w:r>
    </w:p>
    <w:p w14:paraId="0D9CD00F" w14:textId="0379095B" w:rsidR="00445970" w:rsidRPr="001042EC" w:rsidRDefault="00445970" w:rsidP="00FD2065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1042EC">
        <w:rPr>
          <w:rFonts w:ascii="Corbel" w:hAnsi="Corbel"/>
          <w:sz w:val="24"/>
          <w:szCs w:val="24"/>
        </w:rPr>
        <w:t>Rok akademicki</w:t>
      </w:r>
      <w:r w:rsidR="0042229A">
        <w:rPr>
          <w:rFonts w:ascii="Corbel" w:hAnsi="Corbel"/>
          <w:sz w:val="24"/>
          <w:szCs w:val="24"/>
        </w:rPr>
        <w:t xml:space="preserve"> 20</w:t>
      </w:r>
      <w:r w:rsidR="00201D21">
        <w:rPr>
          <w:rFonts w:ascii="Corbel" w:hAnsi="Corbel"/>
          <w:sz w:val="24"/>
          <w:szCs w:val="24"/>
        </w:rPr>
        <w:t>30</w:t>
      </w:r>
      <w:r w:rsidR="00C7707B">
        <w:rPr>
          <w:rFonts w:ascii="Corbel" w:hAnsi="Corbel"/>
          <w:sz w:val="24"/>
          <w:szCs w:val="24"/>
        </w:rPr>
        <w:t>-203</w:t>
      </w:r>
      <w:r w:rsidR="00201D21">
        <w:rPr>
          <w:rFonts w:ascii="Corbel" w:hAnsi="Corbel"/>
          <w:sz w:val="24"/>
          <w:szCs w:val="24"/>
        </w:rPr>
        <w:t>1</w:t>
      </w:r>
    </w:p>
    <w:p w14:paraId="53E68625" w14:textId="77777777" w:rsidR="0085747A" w:rsidRPr="001042E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B52A35" w14:textId="77777777" w:rsidR="0085747A" w:rsidRPr="001042EC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042EC">
        <w:rPr>
          <w:rFonts w:ascii="Corbel" w:hAnsi="Corbel"/>
          <w:szCs w:val="24"/>
        </w:rPr>
        <w:t xml:space="preserve">1. </w:t>
      </w:r>
      <w:r w:rsidR="0085747A" w:rsidRPr="001042EC">
        <w:rPr>
          <w:rFonts w:ascii="Corbel" w:hAnsi="Corbel"/>
          <w:szCs w:val="24"/>
        </w:rPr>
        <w:t xml:space="preserve">Podstawowe </w:t>
      </w:r>
      <w:r w:rsidR="00445970" w:rsidRPr="001042EC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042EC" w14:paraId="0756BA0F" w14:textId="77777777" w:rsidTr="002E472A">
        <w:tc>
          <w:tcPr>
            <w:tcW w:w="2694" w:type="dxa"/>
            <w:vAlign w:val="center"/>
          </w:tcPr>
          <w:p w14:paraId="3A211B41" w14:textId="77777777" w:rsidR="0085747A" w:rsidRPr="001042E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31F6AF3" w14:textId="466FBBD4" w:rsidR="0085747A" w:rsidRPr="001042EC" w:rsidRDefault="00C7707B" w:rsidP="00C7707B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="00E0310F" w:rsidRPr="001042EC">
              <w:rPr>
                <w:rFonts w:ascii="Corbel" w:hAnsi="Corbel"/>
                <w:sz w:val="24"/>
                <w:szCs w:val="24"/>
              </w:rPr>
              <w:t>tarość osób ze spektrum autyzmu</w:t>
            </w:r>
          </w:p>
        </w:tc>
      </w:tr>
      <w:tr w:rsidR="0085747A" w:rsidRPr="001042EC" w14:paraId="6562198A" w14:textId="77777777" w:rsidTr="002E472A">
        <w:tc>
          <w:tcPr>
            <w:tcW w:w="2694" w:type="dxa"/>
            <w:vAlign w:val="center"/>
          </w:tcPr>
          <w:p w14:paraId="252C7365" w14:textId="77777777" w:rsidR="0085747A" w:rsidRPr="001042E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042EC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53A808" w14:textId="77777777" w:rsidR="0085747A" w:rsidRPr="001042EC" w:rsidRDefault="00FD20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042EC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1042EC" w14:paraId="51CDE862" w14:textId="77777777" w:rsidTr="002E472A">
        <w:tc>
          <w:tcPr>
            <w:tcW w:w="2694" w:type="dxa"/>
            <w:vAlign w:val="center"/>
          </w:tcPr>
          <w:p w14:paraId="7F7AACC7" w14:textId="77777777" w:rsidR="0085747A" w:rsidRPr="001042EC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N</w:t>
            </w:r>
            <w:r w:rsidR="0085747A" w:rsidRPr="001042EC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1042EC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04352D8" w14:textId="238EA725" w:rsidR="0085747A" w:rsidRPr="001042EC" w:rsidRDefault="00FB55F7" w:rsidP="00FD20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r w:rsidR="007A265C" w:rsidRPr="001042E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1042EC" w14:paraId="06F998FD" w14:textId="77777777" w:rsidTr="002E472A">
        <w:tc>
          <w:tcPr>
            <w:tcW w:w="2694" w:type="dxa"/>
            <w:vAlign w:val="center"/>
          </w:tcPr>
          <w:p w14:paraId="6358CF1E" w14:textId="77777777" w:rsidR="0085747A" w:rsidRPr="001042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10E91BB" w14:textId="77777777" w:rsidR="0085747A" w:rsidRPr="001042EC" w:rsidRDefault="00FD2065" w:rsidP="00FD20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042EC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1042EC" w14:paraId="57D0BC84" w14:textId="77777777" w:rsidTr="002E472A">
        <w:tc>
          <w:tcPr>
            <w:tcW w:w="2694" w:type="dxa"/>
            <w:vAlign w:val="center"/>
          </w:tcPr>
          <w:p w14:paraId="306EE486" w14:textId="77777777" w:rsidR="0085747A" w:rsidRPr="001042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941AE84" w14:textId="7FFCB17F" w:rsidR="0085747A" w:rsidRPr="001042EC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042EC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4F1EAE">
              <w:rPr>
                <w:rFonts w:ascii="Corbel" w:hAnsi="Corbel"/>
                <w:b w:val="0"/>
                <w:sz w:val="24"/>
                <w:szCs w:val="24"/>
              </w:rPr>
              <w:t>edagogika</w:t>
            </w:r>
            <w:r w:rsidRPr="001042EC">
              <w:rPr>
                <w:rFonts w:ascii="Corbel" w:hAnsi="Corbel"/>
                <w:b w:val="0"/>
                <w:sz w:val="24"/>
                <w:szCs w:val="24"/>
              </w:rPr>
              <w:t xml:space="preserve"> S</w:t>
            </w:r>
            <w:r w:rsidR="004F1EAE">
              <w:rPr>
                <w:rFonts w:ascii="Corbel" w:hAnsi="Corbel"/>
                <w:b w:val="0"/>
                <w:sz w:val="24"/>
                <w:szCs w:val="24"/>
              </w:rPr>
              <w:t>pecjalna</w:t>
            </w:r>
          </w:p>
        </w:tc>
      </w:tr>
      <w:tr w:rsidR="0085747A" w:rsidRPr="001042EC" w14:paraId="65A700D5" w14:textId="77777777" w:rsidTr="002E472A">
        <w:tc>
          <w:tcPr>
            <w:tcW w:w="2694" w:type="dxa"/>
            <w:vAlign w:val="center"/>
          </w:tcPr>
          <w:p w14:paraId="7DDD077D" w14:textId="77777777" w:rsidR="0085747A" w:rsidRPr="001042E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754A10" w14:textId="77777777" w:rsidR="0085747A" w:rsidRPr="001042EC" w:rsidRDefault="003B2C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042EC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1042EC" w14:paraId="50CF230D" w14:textId="77777777" w:rsidTr="002E472A">
        <w:tc>
          <w:tcPr>
            <w:tcW w:w="2694" w:type="dxa"/>
            <w:vAlign w:val="center"/>
          </w:tcPr>
          <w:p w14:paraId="52D7CDFC" w14:textId="77777777" w:rsidR="0085747A" w:rsidRPr="001042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C0617E3" w14:textId="77777777" w:rsidR="0085747A" w:rsidRPr="001042EC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042EC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1042EC" w14:paraId="5EBF3DE7" w14:textId="77777777" w:rsidTr="002E472A">
        <w:tc>
          <w:tcPr>
            <w:tcW w:w="2694" w:type="dxa"/>
            <w:vAlign w:val="center"/>
          </w:tcPr>
          <w:p w14:paraId="35807D6B" w14:textId="77777777" w:rsidR="0085747A" w:rsidRPr="001042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D584797" w14:textId="2DCB6E13" w:rsidR="0085747A" w:rsidRPr="001042EC" w:rsidRDefault="00C770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1042EC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0766E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1042EC" w14:paraId="111212FE" w14:textId="77777777" w:rsidTr="002E472A">
        <w:tc>
          <w:tcPr>
            <w:tcW w:w="2694" w:type="dxa"/>
            <w:vAlign w:val="center"/>
          </w:tcPr>
          <w:p w14:paraId="69B69CC9" w14:textId="77777777" w:rsidR="0085747A" w:rsidRPr="001042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042EC">
              <w:rPr>
                <w:rFonts w:ascii="Corbel" w:hAnsi="Corbel"/>
                <w:sz w:val="24"/>
                <w:szCs w:val="24"/>
              </w:rPr>
              <w:t>/y</w:t>
            </w:r>
            <w:r w:rsidRPr="001042EC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DA9AB01" w14:textId="77777777" w:rsidR="0085747A" w:rsidRPr="001042EC" w:rsidRDefault="00F914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042EC">
              <w:rPr>
                <w:rFonts w:ascii="Corbel" w:hAnsi="Corbel"/>
                <w:b w:val="0"/>
                <w:sz w:val="24"/>
                <w:szCs w:val="24"/>
              </w:rPr>
              <w:t>V rok, 10 semestr</w:t>
            </w:r>
          </w:p>
        </w:tc>
      </w:tr>
      <w:tr w:rsidR="00201D21" w:rsidRPr="001042EC" w14:paraId="622D66B7" w14:textId="77777777" w:rsidTr="00171194">
        <w:tc>
          <w:tcPr>
            <w:tcW w:w="2694" w:type="dxa"/>
            <w:vAlign w:val="center"/>
          </w:tcPr>
          <w:p w14:paraId="7D6F54A4" w14:textId="77777777" w:rsidR="00201D21" w:rsidRPr="001042EC" w:rsidRDefault="00201D21" w:rsidP="00201D2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4F61" w14:textId="77777777" w:rsidR="00201D21" w:rsidRDefault="00201D21" w:rsidP="00201D2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Przygotowanie w poszczególnych zakresach pedagogiki specjalnej, E. A Edukacja i terapia osób z zaburzeniami ze spektrum autyzmu, </w:t>
            </w:r>
          </w:p>
          <w:p w14:paraId="330F0486" w14:textId="35E0FB8E" w:rsidR="00201D21" w:rsidRPr="001042EC" w:rsidRDefault="00201D21" w:rsidP="00201D2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 1A W Przygotowanie merytoryczne; przedmiot specjalnościowy</w:t>
            </w:r>
          </w:p>
        </w:tc>
      </w:tr>
      <w:tr w:rsidR="00201D21" w:rsidRPr="001042EC" w14:paraId="5E589B8E" w14:textId="77777777" w:rsidTr="002E472A">
        <w:tc>
          <w:tcPr>
            <w:tcW w:w="2694" w:type="dxa"/>
            <w:vAlign w:val="center"/>
          </w:tcPr>
          <w:p w14:paraId="02CA52C0" w14:textId="77777777" w:rsidR="00201D21" w:rsidRPr="001042EC" w:rsidRDefault="00201D21" w:rsidP="00201D2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6D5422E" w14:textId="77777777" w:rsidR="00201D21" w:rsidRPr="001042EC" w:rsidRDefault="00201D21" w:rsidP="00201D2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042E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01D21" w:rsidRPr="001042EC" w14:paraId="7861BC50" w14:textId="77777777" w:rsidTr="002E472A">
        <w:tc>
          <w:tcPr>
            <w:tcW w:w="2694" w:type="dxa"/>
            <w:vAlign w:val="center"/>
          </w:tcPr>
          <w:p w14:paraId="085473F3" w14:textId="77777777" w:rsidR="00201D21" w:rsidRPr="001042EC" w:rsidRDefault="00201D21" w:rsidP="00201D2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AF0F131" w14:textId="77777777" w:rsidR="00201D21" w:rsidRPr="001042EC" w:rsidRDefault="00201D21" w:rsidP="00201D2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042EC">
              <w:rPr>
                <w:rFonts w:ascii="Corbel" w:hAnsi="Corbel"/>
                <w:b w:val="0"/>
                <w:sz w:val="24"/>
                <w:szCs w:val="24"/>
              </w:rPr>
              <w:t>dr Tomasz Gosztyła, dr Aneta Lew - Koralewicz</w:t>
            </w:r>
          </w:p>
        </w:tc>
      </w:tr>
      <w:tr w:rsidR="00201D21" w:rsidRPr="001042EC" w14:paraId="77F73E63" w14:textId="77777777" w:rsidTr="002E472A">
        <w:tc>
          <w:tcPr>
            <w:tcW w:w="2694" w:type="dxa"/>
            <w:vAlign w:val="center"/>
          </w:tcPr>
          <w:p w14:paraId="58824F42" w14:textId="77777777" w:rsidR="00201D21" w:rsidRPr="001042EC" w:rsidRDefault="00201D21" w:rsidP="00201D2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277D1B" w14:textId="01FDB0C4" w:rsidR="00201D21" w:rsidRPr="001042EC" w:rsidRDefault="00201D21" w:rsidP="00201D2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1042EC">
              <w:rPr>
                <w:rFonts w:ascii="Corbel" w:hAnsi="Corbel"/>
                <w:b w:val="0"/>
                <w:sz w:val="24"/>
                <w:szCs w:val="24"/>
              </w:rPr>
              <w:t>r Tomasz Gosztyła</w:t>
            </w:r>
          </w:p>
        </w:tc>
      </w:tr>
    </w:tbl>
    <w:p w14:paraId="6321440A" w14:textId="77777777" w:rsidR="0085747A" w:rsidRPr="001042EC" w:rsidRDefault="0085747A" w:rsidP="00FD2065">
      <w:pPr>
        <w:pStyle w:val="Podpunkty"/>
        <w:ind w:left="0"/>
        <w:rPr>
          <w:rFonts w:ascii="Corbel" w:hAnsi="Corbel"/>
          <w:sz w:val="24"/>
          <w:szCs w:val="24"/>
        </w:rPr>
      </w:pPr>
      <w:r w:rsidRPr="001042EC">
        <w:rPr>
          <w:rFonts w:ascii="Corbel" w:hAnsi="Corbel"/>
          <w:sz w:val="24"/>
          <w:szCs w:val="24"/>
        </w:rPr>
        <w:t xml:space="preserve">* </w:t>
      </w:r>
      <w:r w:rsidRPr="001042EC">
        <w:rPr>
          <w:rFonts w:ascii="Corbel" w:hAnsi="Corbel"/>
          <w:i/>
          <w:sz w:val="24"/>
          <w:szCs w:val="24"/>
        </w:rPr>
        <w:t>-</w:t>
      </w:r>
      <w:r w:rsidR="00B90885" w:rsidRPr="001042E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042EC">
        <w:rPr>
          <w:rFonts w:ascii="Corbel" w:hAnsi="Corbel"/>
          <w:b w:val="0"/>
          <w:sz w:val="24"/>
          <w:szCs w:val="24"/>
        </w:rPr>
        <w:t>e,</w:t>
      </w:r>
      <w:r w:rsidRPr="001042EC">
        <w:rPr>
          <w:rFonts w:ascii="Corbel" w:hAnsi="Corbel"/>
          <w:i/>
          <w:sz w:val="24"/>
          <w:szCs w:val="24"/>
        </w:rPr>
        <w:t xml:space="preserve"> </w:t>
      </w:r>
      <w:r w:rsidRPr="001042E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042EC">
        <w:rPr>
          <w:rFonts w:ascii="Corbel" w:hAnsi="Corbel"/>
          <w:b w:val="0"/>
          <w:i/>
          <w:sz w:val="24"/>
          <w:szCs w:val="24"/>
        </w:rPr>
        <w:t>w Jednostce</w:t>
      </w:r>
    </w:p>
    <w:p w14:paraId="0E3C1904" w14:textId="77777777" w:rsidR="00923D7D" w:rsidRPr="001042E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29858B7" w14:textId="77777777" w:rsidR="0085747A" w:rsidRPr="001042E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042EC">
        <w:rPr>
          <w:rFonts w:ascii="Corbel" w:hAnsi="Corbel"/>
          <w:sz w:val="24"/>
          <w:szCs w:val="24"/>
        </w:rPr>
        <w:t>1.</w:t>
      </w:r>
      <w:r w:rsidR="00E22FBC" w:rsidRPr="001042EC">
        <w:rPr>
          <w:rFonts w:ascii="Corbel" w:hAnsi="Corbel"/>
          <w:sz w:val="24"/>
          <w:szCs w:val="24"/>
        </w:rPr>
        <w:t>1</w:t>
      </w:r>
      <w:r w:rsidRPr="001042E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990290B" w14:textId="77777777" w:rsidR="00923D7D" w:rsidRPr="001042E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2"/>
        <w:gridCol w:w="787"/>
        <w:gridCol w:w="863"/>
        <w:gridCol w:w="799"/>
        <w:gridCol w:w="818"/>
        <w:gridCol w:w="759"/>
        <w:gridCol w:w="944"/>
        <w:gridCol w:w="1201"/>
        <w:gridCol w:w="1498"/>
      </w:tblGrid>
      <w:tr w:rsidR="00015B8F" w:rsidRPr="001042EC" w14:paraId="54C20DB8" w14:textId="77777777" w:rsidTr="00FD2065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4630" w14:textId="77777777" w:rsidR="00015B8F" w:rsidRPr="001042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042EC">
              <w:rPr>
                <w:rFonts w:ascii="Corbel" w:hAnsi="Corbel"/>
                <w:szCs w:val="24"/>
              </w:rPr>
              <w:t>Semestr</w:t>
            </w:r>
          </w:p>
          <w:p w14:paraId="29288C4F" w14:textId="77777777" w:rsidR="00015B8F" w:rsidRPr="001042E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042EC">
              <w:rPr>
                <w:rFonts w:ascii="Corbel" w:hAnsi="Corbel"/>
                <w:szCs w:val="24"/>
              </w:rPr>
              <w:t>(</w:t>
            </w:r>
            <w:r w:rsidR="00363F78" w:rsidRPr="001042E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B899E" w14:textId="77777777" w:rsidR="00015B8F" w:rsidRPr="001042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042EC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B40D9" w14:textId="77777777" w:rsidR="00015B8F" w:rsidRPr="001042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042E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3A57D" w14:textId="77777777" w:rsidR="00015B8F" w:rsidRPr="001042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042EC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09264" w14:textId="77777777" w:rsidR="00015B8F" w:rsidRPr="001042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042E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CC1F8" w14:textId="77777777" w:rsidR="00015B8F" w:rsidRPr="001042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042EC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3769" w14:textId="77777777" w:rsidR="00015B8F" w:rsidRPr="001042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042E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C9BC6" w14:textId="77777777" w:rsidR="00015B8F" w:rsidRPr="001042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042EC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0D298" w14:textId="77777777" w:rsidR="00015B8F" w:rsidRPr="001042EC" w:rsidRDefault="00FD2065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042EC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FEFD" w14:textId="77777777" w:rsidR="00015B8F" w:rsidRPr="001042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042EC">
              <w:rPr>
                <w:rFonts w:ascii="Corbel" w:hAnsi="Corbel"/>
                <w:b/>
                <w:szCs w:val="24"/>
              </w:rPr>
              <w:t>Liczba pkt</w:t>
            </w:r>
            <w:r w:rsidR="00B90885" w:rsidRPr="001042EC">
              <w:rPr>
                <w:rFonts w:ascii="Corbel" w:hAnsi="Corbel"/>
                <w:b/>
                <w:szCs w:val="24"/>
              </w:rPr>
              <w:t>.</w:t>
            </w:r>
            <w:r w:rsidRPr="001042E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1042EC" w14:paraId="52123EEA" w14:textId="77777777" w:rsidTr="00FD2065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3592" w14:textId="77777777" w:rsidR="00015B8F" w:rsidRPr="001042EC" w:rsidRDefault="005F4D1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E0D3" w14:textId="77777777" w:rsidR="00015B8F" w:rsidRPr="001042EC" w:rsidRDefault="005F4D1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0719" w14:textId="77777777" w:rsidR="00015B8F" w:rsidRPr="001042EC" w:rsidRDefault="00FD20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1B14" w14:textId="77777777" w:rsidR="00015B8F" w:rsidRPr="001042EC" w:rsidRDefault="005F4D1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B5AB" w14:textId="77777777" w:rsidR="00015B8F" w:rsidRPr="001042EC" w:rsidRDefault="005F4D1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2E13" w14:textId="77777777" w:rsidR="00015B8F" w:rsidRPr="001042EC" w:rsidRDefault="005F4D1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5748" w14:textId="77777777" w:rsidR="00015B8F" w:rsidRPr="001042EC" w:rsidRDefault="005F4D1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50D4" w14:textId="77777777" w:rsidR="00015B8F" w:rsidRPr="001042EC" w:rsidRDefault="005F4D1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AF87" w14:textId="1B3D3C3F" w:rsidR="00015B8F" w:rsidRPr="001042EC" w:rsidRDefault="00C7707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B810" w14:textId="77777777" w:rsidR="00015B8F" w:rsidRPr="001042EC" w:rsidRDefault="000943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1046FA6" w14:textId="77777777" w:rsidR="00923D7D" w:rsidRPr="001042EC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23C0893" w14:textId="77777777" w:rsidR="0085747A" w:rsidRPr="001042E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042EC">
        <w:rPr>
          <w:rFonts w:ascii="Corbel" w:hAnsi="Corbel"/>
          <w:smallCaps w:val="0"/>
          <w:szCs w:val="24"/>
        </w:rPr>
        <w:t>1.</w:t>
      </w:r>
      <w:r w:rsidR="00E22FBC" w:rsidRPr="001042EC">
        <w:rPr>
          <w:rFonts w:ascii="Corbel" w:hAnsi="Corbel"/>
          <w:smallCaps w:val="0"/>
          <w:szCs w:val="24"/>
        </w:rPr>
        <w:t>2</w:t>
      </w:r>
      <w:r w:rsidR="00F83B28" w:rsidRPr="001042EC">
        <w:rPr>
          <w:rFonts w:ascii="Corbel" w:hAnsi="Corbel"/>
          <w:smallCaps w:val="0"/>
          <w:szCs w:val="24"/>
        </w:rPr>
        <w:t>.</w:t>
      </w:r>
      <w:r w:rsidR="00F83B28" w:rsidRPr="001042EC">
        <w:rPr>
          <w:rFonts w:ascii="Corbel" w:hAnsi="Corbel"/>
          <w:smallCaps w:val="0"/>
          <w:szCs w:val="24"/>
        </w:rPr>
        <w:tab/>
      </w:r>
      <w:r w:rsidRPr="001042EC">
        <w:rPr>
          <w:rFonts w:ascii="Corbel" w:hAnsi="Corbel"/>
          <w:smallCaps w:val="0"/>
          <w:szCs w:val="24"/>
        </w:rPr>
        <w:t xml:space="preserve">Sposób realizacji zajęć  </w:t>
      </w:r>
    </w:p>
    <w:p w14:paraId="1421BE01" w14:textId="77777777" w:rsidR="00FD2065" w:rsidRPr="001042EC" w:rsidRDefault="00FD2065" w:rsidP="00FD206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042EC">
        <w:rPr>
          <w:rFonts w:ascii="Corbel" w:eastAsia="MS Gothic" w:hAnsi="Corbel"/>
          <w:b w:val="0"/>
          <w:szCs w:val="24"/>
        </w:rPr>
        <w:sym w:font="Wingdings" w:char="F078"/>
      </w:r>
      <w:r w:rsidRPr="001042EC">
        <w:rPr>
          <w:rFonts w:ascii="Corbel" w:eastAsia="MS Gothic" w:hAnsi="Corbel"/>
          <w:b w:val="0"/>
          <w:szCs w:val="24"/>
        </w:rPr>
        <w:t xml:space="preserve"> </w:t>
      </w:r>
      <w:r w:rsidRPr="001042EC">
        <w:rPr>
          <w:rFonts w:ascii="Corbel" w:hAnsi="Corbel"/>
          <w:b w:val="0"/>
          <w:smallCaps w:val="0"/>
          <w:szCs w:val="24"/>
        </w:rPr>
        <w:t>zajęcia w formie tradycyjnej</w:t>
      </w:r>
    </w:p>
    <w:p w14:paraId="6D82F497" w14:textId="77777777" w:rsidR="00FD2065" w:rsidRPr="001042EC" w:rsidRDefault="00FD2065" w:rsidP="00FD206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042EC">
        <w:rPr>
          <w:rFonts w:ascii="MS Gothic" w:eastAsia="MS Gothic" w:hAnsi="MS Gothic" w:cs="MS Gothic" w:hint="eastAsia"/>
          <w:b w:val="0"/>
          <w:szCs w:val="24"/>
        </w:rPr>
        <w:t>☐</w:t>
      </w:r>
      <w:r w:rsidRPr="001042E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3EE48F4" w14:textId="77777777" w:rsidR="0085747A" w:rsidRPr="001042EC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7719B78" w14:textId="77777777" w:rsidR="00FD2065" w:rsidRPr="001042E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042EC">
        <w:rPr>
          <w:rFonts w:ascii="Corbel" w:hAnsi="Corbel"/>
          <w:smallCaps w:val="0"/>
          <w:szCs w:val="24"/>
        </w:rPr>
        <w:t xml:space="preserve">1.3 </w:t>
      </w:r>
      <w:r w:rsidR="00F83B28" w:rsidRPr="001042EC">
        <w:rPr>
          <w:rFonts w:ascii="Corbel" w:hAnsi="Corbel"/>
          <w:smallCaps w:val="0"/>
          <w:szCs w:val="24"/>
        </w:rPr>
        <w:tab/>
      </w:r>
      <w:r w:rsidRPr="001042EC">
        <w:rPr>
          <w:rFonts w:ascii="Corbel" w:hAnsi="Corbel"/>
          <w:smallCaps w:val="0"/>
          <w:szCs w:val="24"/>
        </w:rPr>
        <w:t>For</w:t>
      </w:r>
      <w:r w:rsidR="00445970" w:rsidRPr="001042EC">
        <w:rPr>
          <w:rFonts w:ascii="Corbel" w:hAnsi="Corbel"/>
          <w:smallCaps w:val="0"/>
          <w:szCs w:val="24"/>
        </w:rPr>
        <w:t xml:space="preserve">ma zaliczenia przedmiotu </w:t>
      </w:r>
      <w:r w:rsidRPr="001042EC">
        <w:rPr>
          <w:rFonts w:ascii="Corbel" w:hAnsi="Corbel"/>
          <w:smallCaps w:val="0"/>
          <w:szCs w:val="24"/>
        </w:rPr>
        <w:t xml:space="preserve"> (z toku)</w:t>
      </w:r>
      <w:r w:rsidR="00E05C2C" w:rsidRPr="001042EC">
        <w:rPr>
          <w:rFonts w:ascii="Corbel" w:hAnsi="Corbel"/>
          <w:smallCaps w:val="0"/>
          <w:szCs w:val="24"/>
        </w:rPr>
        <w:t xml:space="preserve">: </w:t>
      </w:r>
    </w:p>
    <w:p w14:paraId="5C663AD6" w14:textId="77777777" w:rsidR="00E22FBC" w:rsidRPr="001042EC" w:rsidRDefault="00FD2065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042EC">
        <w:rPr>
          <w:rFonts w:ascii="Corbel" w:hAnsi="Corbel"/>
          <w:smallCaps w:val="0"/>
          <w:szCs w:val="24"/>
        </w:rPr>
        <w:tab/>
      </w:r>
      <w:r w:rsidR="00E22FBC" w:rsidRPr="001042EC">
        <w:rPr>
          <w:rFonts w:ascii="Corbel" w:hAnsi="Corbel"/>
          <w:b w:val="0"/>
          <w:smallCaps w:val="0"/>
          <w:szCs w:val="24"/>
        </w:rPr>
        <w:t>zaliczenie z oceną</w:t>
      </w:r>
    </w:p>
    <w:p w14:paraId="58EC017A" w14:textId="77777777" w:rsidR="009C54AE" w:rsidRPr="001042EC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018813" w14:textId="77777777" w:rsidR="00E960BB" w:rsidRPr="001042E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042E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042EC" w14:paraId="1A34E222" w14:textId="77777777" w:rsidTr="00745302">
        <w:tc>
          <w:tcPr>
            <w:tcW w:w="9670" w:type="dxa"/>
          </w:tcPr>
          <w:p w14:paraId="62CE2A2D" w14:textId="77777777" w:rsidR="0085747A" w:rsidRPr="001042EC" w:rsidRDefault="00DD6D12" w:rsidP="004B690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następujących przedmiotów: „Psychologia rozwojowa” oraz „Psychologiczne aspekty funkcjonowania osób z zaburzeniami ze spektrum autyzmu”.</w:t>
            </w:r>
          </w:p>
        </w:tc>
      </w:tr>
    </w:tbl>
    <w:p w14:paraId="79D3E766" w14:textId="77777777" w:rsidR="00DB4BD0" w:rsidRPr="001042EC" w:rsidRDefault="00DB4BD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16124F9" w14:textId="77777777" w:rsidR="0085747A" w:rsidRPr="001042E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042EC">
        <w:rPr>
          <w:rFonts w:ascii="Corbel" w:hAnsi="Corbel"/>
          <w:szCs w:val="24"/>
        </w:rPr>
        <w:t>3.</w:t>
      </w:r>
      <w:r w:rsidR="0085747A" w:rsidRPr="001042EC">
        <w:rPr>
          <w:rFonts w:ascii="Corbel" w:hAnsi="Corbel"/>
          <w:szCs w:val="24"/>
        </w:rPr>
        <w:t xml:space="preserve"> </w:t>
      </w:r>
      <w:r w:rsidR="00A84C85" w:rsidRPr="001042EC">
        <w:rPr>
          <w:rFonts w:ascii="Corbel" w:hAnsi="Corbel"/>
          <w:szCs w:val="24"/>
        </w:rPr>
        <w:t>cele, efekty uczenia się</w:t>
      </w:r>
      <w:r w:rsidR="0085747A" w:rsidRPr="001042EC">
        <w:rPr>
          <w:rFonts w:ascii="Corbel" w:hAnsi="Corbel"/>
          <w:szCs w:val="24"/>
        </w:rPr>
        <w:t xml:space="preserve"> , treści Programowe i stosowane metody Dydaktyczne</w:t>
      </w:r>
    </w:p>
    <w:p w14:paraId="16D4341C" w14:textId="77777777" w:rsidR="0085747A" w:rsidRPr="001042E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5DFCCDE" w14:textId="77777777" w:rsidR="00F83B28" w:rsidRPr="001042EC" w:rsidRDefault="0071620A" w:rsidP="00DB4BD0">
      <w:pPr>
        <w:pStyle w:val="Podpunkty"/>
        <w:rPr>
          <w:rFonts w:ascii="Corbel" w:hAnsi="Corbel"/>
          <w:sz w:val="24"/>
          <w:szCs w:val="24"/>
        </w:rPr>
      </w:pPr>
      <w:r w:rsidRPr="001042EC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1042EC">
        <w:rPr>
          <w:rFonts w:ascii="Corbel" w:hAnsi="Corbel"/>
          <w:sz w:val="24"/>
          <w:szCs w:val="24"/>
        </w:rPr>
        <w:t>Cele przedmiotu</w:t>
      </w: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E7121E" w:rsidRPr="001042EC" w14:paraId="32B95490" w14:textId="77777777" w:rsidTr="00E7121E">
        <w:tc>
          <w:tcPr>
            <w:tcW w:w="845" w:type="dxa"/>
          </w:tcPr>
          <w:p w14:paraId="55C3516A" w14:textId="77777777" w:rsidR="00E7121E" w:rsidRPr="001042EC" w:rsidRDefault="00E7121E" w:rsidP="00E712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042EC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41173782" w14:textId="77777777" w:rsidR="00E7121E" w:rsidRPr="001042EC" w:rsidRDefault="00E7121E" w:rsidP="00E712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042EC">
              <w:rPr>
                <w:rFonts w:ascii="Corbel" w:hAnsi="Corbel"/>
                <w:b w:val="0"/>
                <w:sz w:val="24"/>
                <w:szCs w:val="24"/>
              </w:rPr>
              <w:t>Charakterystyka funkcjonowania osób ze spektrum autyzmu w okresie późnej dorosłości</w:t>
            </w:r>
            <w:r w:rsidR="00F96C1B" w:rsidRPr="001042EC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7121E" w:rsidRPr="001042EC" w14:paraId="2A3EE01A" w14:textId="77777777" w:rsidTr="00E7121E">
        <w:tc>
          <w:tcPr>
            <w:tcW w:w="845" w:type="dxa"/>
          </w:tcPr>
          <w:p w14:paraId="0AEDE617" w14:textId="77777777" w:rsidR="00E7121E" w:rsidRPr="001042EC" w:rsidRDefault="00E7121E" w:rsidP="00E7121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1042EC">
              <w:rPr>
                <w:rFonts w:ascii="Corbel" w:hAnsi="Corbel"/>
                <w:bCs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63A0C8A9" w14:textId="77777777" w:rsidR="00E7121E" w:rsidRPr="001042EC" w:rsidRDefault="00E7121E" w:rsidP="00E712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042EC">
              <w:rPr>
                <w:rFonts w:ascii="Corbel" w:hAnsi="Corbel"/>
                <w:b w:val="0"/>
                <w:sz w:val="24"/>
                <w:szCs w:val="24"/>
              </w:rPr>
              <w:t>Przygotowanie do indywidualnej diagnozy potrzeb osoby ze spektrum autyzmu</w:t>
            </w:r>
            <w:r w:rsidRPr="001042E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042EC">
              <w:rPr>
                <w:rFonts w:ascii="Corbel" w:hAnsi="Corbel"/>
                <w:b w:val="0"/>
                <w:sz w:val="24"/>
                <w:szCs w:val="24"/>
              </w:rPr>
              <w:t>w okresie późnej dorosłości</w:t>
            </w:r>
            <w:r w:rsidR="00F96C1B" w:rsidRPr="001042EC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7121E" w:rsidRPr="001042EC" w14:paraId="2EABB32D" w14:textId="77777777" w:rsidTr="00E7121E">
        <w:tc>
          <w:tcPr>
            <w:tcW w:w="845" w:type="dxa"/>
          </w:tcPr>
          <w:p w14:paraId="4927FDB7" w14:textId="77777777" w:rsidR="00E7121E" w:rsidRPr="001042EC" w:rsidRDefault="00E7121E" w:rsidP="00E712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042EC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C3 </w:t>
            </w:r>
          </w:p>
        </w:tc>
        <w:tc>
          <w:tcPr>
            <w:tcW w:w="8675" w:type="dxa"/>
            <w:vAlign w:val="center"/>
          </w:tcPr>
          <w:p w14:paraId="1E3D3F22" w14:textId="77777777" w:rsidR="00E7121E" w:rsidRPr="001042EC" w:rsidRDefault="00E7121E" w:rsidP="00E712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042EC">
              <w:rPr>
                <w:rFonts w:ascii="Corbel" w:hAnsi="Corbel"/>
                <w:b w:val="0"/>
                <w:sz w:val="24"/>
                <w:szCs w:val="24"/>
              </w:rPr>
              <w:t>Omówienie form wsparcia i opieki nad seniorami ze spektrum autyzmu</w:t>
            </w:r>
            <w:r w:rsidR="00F96C1B" w:rsidRPr="001042EC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0C058531" w14:textId="77777777" w:rsidR="0085747A" w:rsidRPr="001042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AD352FC" w14:textId="77777777" w:rsidR="001D7B54" w:rsidRPr="001042E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042EC">
        <w:rPr>
          <w:rFonts w:ascii="Corbel" w:hAnsi="Corbel"/>
          <w:b/>
          <w:sz w:val="24"/>
          <w:szCs w:val="24"/>
        </w:rPr>
        <w:t xml:space="preserve">3.2 </w:t>
      </w:r>
      <w:r w:rsidR="001D7B54" w:rsidRPr="001042EC">
        <w:rPr>
          <w:rFonts w:ascii="Corbel" w:hAnsi="Corbel"/>
          <w:b/>
          <w:sz w:val="24"/>
          <w:szCs w:val="24"/>
        </w:rPr>
        <w:t xml:space="preserve">Efekty </w:t>
      </w:r>
      <w:r w:rsidR="00C05F44" w:rsidRPr="001042E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042EC">
        <w:rPr>
          <w:rFonts w:ascii="Corbel" w:hAnsi="Corbel"/>
          <w:b/>
          <w:sz w:val="24"/>
          <w:szCs w:val="24"/>
        </w:rPr>
        <w:t>dla przedmiotu</w:t>
      </w:r>
      <w:r w:rsidR="00445970" w:rsidRPr="001042EC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7392"/>
        <w:gridCol w:w="1317"/>
      </w:tblGrid>
      <w:tr w:rsidR="00201D21" w:rsidRPr="00201D21" w14:paraId="7B3D4773" w14:textId="77777777" w:rsidTr="00D21BF0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D4C28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201D21">
              <w:rPr>
                <w:rFonts w:ascii="Corbel" w:hAnsi="Corbel"/>
                <w:b/>
                <w:smallCaps/>
                <w:sz w:val="24"/>
                <w:szCs w:val="24"/>
              </w:rPr>
              <w:t>EK</w:t>
            </w:r>
            <w:r w:rsidRPr="00201D21">
              <w:rPr>
                <w:rFonts w:ascii="Corbel" w:hAnsi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F7D4A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201D21">
              <w:rPr>
                <w:rFonts w:ascii="Corbel" w:hAnsi="Corbel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642CC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201D21">
              <w:rPr>
                <w:rFonts w:ascii="Corbel" w:hAnsi="Corbel"/>
                <w:smallCaps/>
                <w:sz w:val="24"/>
                <w:szCs w:val="24"/>
              </w:rPr>
              <w:t xml:space="preserve">Odniesienie do efektów  kierunkowych </w:t>
            </w:r>
            <w:r w:rsidRPr="00201D21">
              <w:rPr>
                <w:rFonts w:ascii="Corbel" w:hAnsi="Corbel"/>
                <w:smallCaps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201D21" w:rsidRPr="00201D21" w14:paraId="0355B24E" w14:textId="77777777" w:rsidTr="00D21BF0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0195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201D21">
              <w:rPr>
                <w:rFonts w:ascii="Corbel" w:hAnsi="Corbel"/>
                <w:smallCaps/>
                <w:sz w:val="24"/>
                <w:szCs w:val="24"/>
              </w:rPr>
              <w:t>EK</w:t>
            </w:r>
            <w:r w:rsidRPr="00201D21">
              <w:rPr>
                <w:rFonts w:ascii="Corbel" w:hAnsi="Corbel"/>
                <w:smallCaps/>
                <w:sz w:val="24"/>
                <w:szCs w:val="24"/>
              </w:rPr>
              <w:softHyphen/>
              <w:t>_01</w:t>
            </w:r>
          </w:p>
          <w:p w14:paraId="6AA8A63D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62FE6EC4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55EC31AA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613A2624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0ED615B0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460AB5E9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23F19598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0604BBEB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7EA9D5B9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5479129E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43CC0D57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0628A990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60FD9C74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7C67EF3F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3A522D50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7DA11F6A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293F1F0B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7596B472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201D21">
              <w:rPr>
                <w:rFonts w:ascii="Corbel" w:hAnsi="Corbel"/>
                <w:smallCaps/>
                <w:sz w:val="24"/>
                <w:szCs w:val="24"/>
              </w:rPr>
              <w:t>EK¬_02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763F" w14:textId="77777777" w:rsidR="00201D21" w:rsidRPr="00201D21" w:rsidRDefault="00201D21" w:rsidP="00201D21">
            <w:pPr>
              <w:spacing w:before="240" w:after="0" w:line="240" w:lineRule="auto"/>
              <w:jc w:val="both"/>
              <w:rPr>
                <w:rFonts w:ascii="Times New Roman" w:hAnsi="Times New Roman"/>
                <w:smallCaps/>
              </w:rPr>
            </w:pPr>
            <w:r w:rsidRPr="00201D21">
              <w:rPr>
                <w:rFonts w:ascii="Times New Roman" w:hAnsi="Times New Roman"/>
                <w:smallCaps/>
              </w:rPr>
              <w:t>W zakresie wiedzy student zna i rozumie:</w:t>
            </w:r>
          </w:p>
          <w:p w14:paraId="4DE61A0A" w14:textId="77777777" w:rsidR="00201D21" w:rsidRPr="00201D21" w:rsidRDefault="00201D21" w:rsidP="00201D21">
            <w:pPr>
              <w:spacing w:before="240" w:after="0" w:line="240" w:lineRule="auto"/>
              <w:jc w:val="both"/>
              <w:rPr>
                <w:rFonts w:ascii="Times New Roman" w:hAnsi="Times New Roman"/>
                <w:smallCaps/>
              </w:rPr>
            </w:pPr>
            <w:r w:rsidRPr="00201D21">
              <w:rPr>
                <w:rFonts w:ascii="Times New Roman" w:hAnsi="Times New Roman"/>
                <w:smallCaps/>
              </w:rPr>
              <w:t>E.1A.W1. medyczne podstawy zaburzeń ze spektrum autyzmu; anatomię i fizjologię układu nerwowego w kontekście deficytów i nieprawidłowości rozwojowych w spektrum autyzmu oraz psychospołeczne uwarunkowania funkcjonowania osób z zaburzeniami  ze  spektrum  autyzmu;  zagadnienia zaburzeń genetycznych i niepełnosprawności sprzężonych; podstawy psychiatrii, psychopatologii i neurologii; choroby wieku dziecięcego i wybrane problemy medyczne dotyczące dzieci z zaburzeniami ze spektrum autyzmu, w tym diety, suplementację, farmakoterapię; narzędzia do monitorowania stanu zdrowia  dzieci;  kryteria diagnostyczne zaburzeń ze spektrum autyzmu, ich  uwarunkowania i epidemiologię; miejsce  zaburzeń autystycznych w  medycznych  klasyfikacjach nozologicznych (ICD, DSM) i klasyfikacji funkcjonalnej (ICF); zasady diagnozy różnicowej; zagadnienie autystycznego spektrum zaburzeń w kontekście uszkodzenia słuchu, zaburzenia rozwoju intelektualnego oraz innych zaburzeń i niepełnosprawności; funkcjonowanie  szkolne uczniów z zaburzeniami ze spektrum autyzmu i jego uwarunkowania;</w:t>
            </w:r>
          </w:p>
          <w:p w14:paraId="0F81D298" w14:textId="77777777" w:rsidR="00201D21" w:rsidRPr="00201D21" w:rsidRDefault="00201D21" w:rsidP="00201D21">
            <w:pPr>
              <w:spacing w:before="240" w:after="0" w:line="240" w:lineRule="auto"/>
              <w:jc w:val="both"/>
              <w:rPr>
                <w:rFonts w:ascii="Times New Roman" w:hAnsi="Times New Roman"/>
                <w:smallCaps/>
              </w:rPr>
            </w:pPr>
            <w:r w:rsidRPr="00201D21">
              <w:rPr>
                <w:rFonts w:ascii="Times New Roman" w:hAnsi="Times New Roman"/>
                <w:smallCaps/>
              </w:rPr>
              <w:t xml:space="preserve">E.1A.W2. psychologiczno-pedagogiczne  podstawy  wiedzy  o  zaburzeniach  ze  spektrum autyzmu i działaniach profilaktyczno-wspomagających; podstawy neuropsychologii; zagadnienie zaburzeń ze spektrum autyzmu w kontekście innych zaburzeń </w:t>
            </w:r>
            <w:proofErr w:type="spellStart"/>
            <w:r w:rsidRPr="00201D21">
              <w:rPr>
                <w:rFonts w:ascii="Times New Roman" w:hAnsi="Times New Roman"/>
                <w:smallCaps/>
              </w:rPr>
              <w:t>neurorozwojowych</w:t>
            </w:r>
            <w:proofErr w:type="spellEnd"/>
            <w:r w:rsidRPr="00201D21">
              <w:rPr>
                <w:rFonts w:ascii="Times New Roman" w:hAnsi="Times New Roman"/>
                <w:smallCaps/>
              </w:rPr>
              <w:t xml:space="preserve">, w tym afazji, mózgowego porażenia dziecięcego i ADHD; charakterystykę psychologiczną osób z  zaburzeniami  ze  spektrum autyzmu w różnych okresach rozwojowych; wczesne symptomy  autyzmu;  znaczenie środowiska fizycznego, stymulacji i integracji sensorycznej w autyzmie;  specyfikę funkcjonowania  poznawczego,  emocjonalnego  i społecznego w zaburzeniach  ze  spektrum  autyzmu;  zagadnienie mowy, języka i komunikacji osób z zaburzeniami ze spektrum autyzmu; zasady diagnozy psychopedagogicznej uczniów z zaburzeniami ze spektrum autyzmu, w tym profile funkcjonalne; metody  i narzędzia diagnostyczne, ze szczególnym uwzględnieniem międzynarodowego „złotego standardu </w:t>
            </w:r>
            <w:r w:rsidRPr="00201D21">
              <w:rPr>
                <w:rFonts w:ascii="Times New Roman" w:hAnsi="Times New Roman"/>
                <w:smallCaps/>
              </w:rPr>
              <w:lastRenderedPageBreak/>
              <w:t>diagnostycznego” ADI-R  (</w:t>
            </w:r>
            <w:proofErr w:type="spellStart"/>
            <w:r w:rsidRPr="00201D21">
              <w:rPr>
                <w:rFonts w:ascii="Times New Roman" w:hAnsi="Times New Roman"/>
                <w:smallCaps/>
              </w:rPr>
              <w:t>Autism</w:t>
            </w:r>
            <w:proofErr w:type="spellEnd"/>
            <w:r w:rsidRPr="00201D21">
              <w:rPr>
                <w:rFonts w:ascii="Times New Roman" w:hAnsi="Times New Roman"/>
                <w:smallCaps/>
              </w:rPr>
              <w:t xml:space="preserve"> </w:t>
            </w:r>
            <w:proofErr w:type="spellStart"/>
            <w:r w:rsidRPr="00201D21">
              <w:rPr>
                <w:rFonts w:ascii="Times New Roman" w:hAnsi="Times New Roman"/>
                <w:smallCaps/>
              </w:rPr>
              <w:t>Diagnostic</w:t>
            </w:r>
            <w:proofErr w:type="spellEnd"/>
            <w:r w:rsidRPr="00201D21">
              <w:rPr>
                <w:rFonts w:ascii="Times New Roman" w:hAnsi="Times New Roman"/>
                <w:smallCaps/>
              </w:rPr>
              <w:t xml:space="preserve"> Interview- -</w:t>
            </w:r>
            <w:proofErr w:type="spellStart"/>
            <w:r w:rsidRPr="00201D21">
              <w:rPr>
                <w:rFonts w:ascii="Times New Roman" w:hAnsi="Times New Roman"/>
                <w:smallCaps/>
              </w:rPr>
              <w:t>Revised</w:t>
            </w:r>
            <w:proofErr w:type="spellEnd"/>
            <w:r w:rsidRPr="00201D21">
              <w:rPr>
                <w:rFonts w:ascii="Times New Roman" w:hAnsi="Times New Roman"/>
                <w:smallCaps/>
              </w:rPr>
              <w:t>) i ADOS (</w:t>
            </w:r>
            <w:proofErr w:type="spellStart"/>
            <w:r w:rsidRPr="00201D21">
              <w:rPr>
                <w:rFonts w:ascii="Times New Roman" w:hAnsi="Times New Roman"/>
                <w:smallCaps/>
              </w:rPr>
              <w:t>Autism</w:t>
            </w:r>
            <w:proofErr w:type="spellEnd"/>
            <w:r w:rsidRPr="00201D21">
              <w:rPr>
                <w:rFonts w:ascii="Times New Roman" w:hAnsi="Times New Roman"/>
                <w:smallCaps/>
              </w:rPr>
              <w:t xml:space="preserve"> </w:t>
            </w:r>
            <w:proofErr w:type="spellStart"/>
            <w:r w:rsidRPr="00201D21">
              <w:rPr>
                <w:rFonts w:ascii="Times New Roman" w:hAnsi="Times New Roman"/>
                <w:smallCaps/>
              </w:rPr>
              <w:t>Diagnostic</w:t>
            </w:r>
            <w:proofErr w:type="spellEnd"/>
            <w:r w:rsidRPr="00201D21">
              <w:rPr>
                <w:rFonts w:ascii="Times New Roman" w:hAnsi="Times New Roman"/>
                <w:smallCaps/>
              </w:rPr>
              <w:t xml:space="preserve"> </w:t>
            </w:r>
            <w:proofErr w:type="spellStart"/>
            <w:r w:rsidRPr="00201D21">
              <w:rPr>
                <w:rFonts w:ascii="Times New Roman" w:hAnsi="Times New Roman"/>
                <w:smallCaps/>
              </w:rPr>
              <w:t>Obsevation</w:t>
            </w:r>
            <w:proofErr w:type="spellEnd"/>
            <w:r w:rsidRPr="00201D21">
              <w:rPr>
                <w:rFonts w:ascii="Times New Roman" w:hAnsi="Times New Roman"/>
                <w:smallCaps/>
              </w:rPr>
              <w:t xml:space="preserve"> Schedule); metody komunikacji  wspomagającej i alternatywnej (AAC); rolę komputera, mediów i nowych technologii w terapii osób z zaburzeniami  ze  spektrum  autyzmu;  metody  psychologiczno-pedagogiczne stosowane w terapii autyzmu w kontekście praktyki opartej na  dowodach  (</w:t>
            </w:r>
            <w:proofErr w:type="spellStart"/>
            <w:r w:rsidRPr="00201D21">
              <w:rPr>
                <w:rFonts w:ascii="Times New Roman" w:hAnsi="Times New Roman"/>
                <w:smallCaps/>
              </w:rPr>
              <w:t>evidence</w:t>
            </w:r>
            <w:proofErr w:type="spellEnd"/>
            <w:r w:rsidRPr="00201D21">
              <w:rPr>
                <w:rFonts w:ascii="Times New Roman" w:hAnsi="Times New Roman"/>
                <w:smallCaps/>
              </w:rPr>
              <w:t xml:space="preserve"> </w:t>
            </w:r>
            <w:proofErr w:type="spellStart"/>
            <w:r w:rsidRPr="00201D21">
              <w:rPr>
                <w:rFonts w:ascii="Times New Roman" w:hAnsi="Times New Roman"/>
                <w:smallCaps/>
              </w:rPr>
              <w:t>base</w:t>
            </w:r>
            <w:proofErr w:type="spellEnd"/>
            <w:r w:rsidRPr="00201D21">
              <w:rPr>
                <w:rFonts w:ascii="Times New Roman" w:hAnsi="Times New Roman"/>
                <w:smallCaps/>
              </w:rPr>
              <w:t xml:space="preserve"> </w:t>
            </w:r>
            <w:proofErr w:type="spellStart"/>
            <w:r w:rsidRPr="00201D21">
              <w:rPr>
                <w:rFonts w:ascii="Times New Roman" w:hAnsi="Times New Roman"/>
                <w:smallCaps/>
              </w:rPr>
              <w:t>practice</w:t>
            </w:r>
            <w:proofErr w:type="spellEnd"/>
            <w:r w:rsidRPr="00201D21">
              <w:rPr>
                <w:rFonts w:ascii="Times New Roman" w:hAnsi="Times New Roman"/>
                <w:smallCaps/>
              </w:rPr>
              <w:t xml:space="preserve">),  w  tym  ESDM  (The </w:t>
            </w:r>
            <w:proofErr w:type="spellStart"/>
            <w:r w:rsidRPr="00201D21">
              <w:rPr>
                <w:rFonts w:ascii="Times New Roman" w:hAnsi="Times New Roman"/>
                <w:smallCaps/>
              </w:rPr>
              <w:t>Early</w:t>
            </w:r>
            <w:proofErr w:type="spellEnd"/>
            <w:r w:rsidRPr="00201D21">
              <w:rPr>
                <w:rFonts w:ascii="Times New Roman" w:hAnsi="Times New Roman"/>
                <w:smallCaps/>
              </w:rPr>
              <w:t xml:space="preserve"> Start Denver Model);  zasady korekcji </w:t>
            </w:r>
            <w:proofErr w:type="spellStart"/>
            <w:r w:rsidRPr="00201D21">
              <w:rPr>
                <w:rFonts w:ascii="Times New Roman" w:hAnsi="Times New Roman"/>
                <w:smallCaps/>
              </w:rPr>
              <w:t>zachowań</w:t>
            </w:r>
            <w:proofErr w:type="spellEnd"/>
            <w:r w:rsidRPr="00201D21">
              <w:rPr>
                <w:rFonts w:ascii="Times New Roman" w:hAnsi="Times New Roman"/>
                <w:smallCaps/>
              </w:rPr>
              <w:t xml:space="preserve"> i metody rozwiązywania problemów wychowawczych u dzieci lub uczniów z zaburzeniami ze spektrum autyzmu; różne podejścia do edukacji i terapii dzieci lub uczniów z zaburzeniami ze spektrum autyzmu, w tym modele edukacyjnoterapeutyczne, wybrane metody i formy pracy  i  terapii;  zagadnienia pracy z rodzicami lub  opiekunami  dziecka  lub  ucznia  z zaburzeniami  ze  spektrum  autyzmu, wsparcia terapeutycznego i pomocy psychospołecznej rodzinie, wsparcia osoby z zaburzeniami ze spektrum autyzmu w dorosłym życiu; problematykę zatrudnienia dorosłych osób z zaburzeniami  ze spektrum autyzmu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C659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  <w:p w14:paraId="6E5DEF7D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  <w:p w14:paraId="24B9803B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  <w:p w14:paraId="7B791E8A" w14:textId="73F5563F" w:rsid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201D21">
              <w:rPr>
                <w:rFonts w:ascii="Corbel" w:hAnsi="Corbel"/>
                <w:smallCaps/>
                <w:sz w:val="24"/>
                <w:szCs w:val="24"/>
              </w:rPr>
              <w:t>PS.W</w:t>
            </w:r>
            <w:r w:rsidR="0069355A">
              <w:rPr>
                <w:rFonts w:ascii="Corbel" w:hAnsi="Corbel"/>
                <w:smallCaps/>
                <w:sz w:val="24"/>
                <w:szCs w:val="24"/>
              </w:rPr>
              <w:t>1</w:t>
            </w:r>
          </w:p>
          <w:p w14:paraId="1E4109EA" w14:textId="2D2EA427" w:rsidR="0069355A" w:rsidRPr="00201D21" w:rsidRDefault="0069355A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>PS.W2</w:t>
            </w:r>
          </w:p>
          <w:p w14:paraId="70957C6E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  <w:p w14:paraId="31D3822C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  <w:p w14:paraId="1A358F5A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  <w:p w14:paraId="13C94079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  <w:p w14:paraId="2ABB0E17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  <w:p w14:paraId="651861AB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  <w:p w14:paraId="7367CABD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  <w:p w14:paraId="6FD9AAE5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  <w:p w14:paraId="0C7E0550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  <w:p w14:paraId="599E73C0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  <w:p w14:paraId="2ECB749A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  <w:p w14:paraId="4E450858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  <w:p w14:paraId="495DEDFC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  <w:p w14:paraId="337FCA78" w14:textId="77777777" w:rsidR="00201D21" w:rsidRPr="00201D21" w:rsidRDefault="00201D21" w:rsidP="00201D21">
            <w:pPr>
              <w:spacing w:before="240"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0DA6F331" w14:textId="77777777" w:rsid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201D21">
              <w:rPr>
                <w:rFonts w:ascii="Corbel" w:hAnsi="Corbel"/>
                <w:smallCaps/>
                <w:sz w:val="24"/>
                <w:szCs w:val="24"/>
              </w:rPr>
              <w:t>PS.W</w:t>
            </w:r>
            <w:r w:rsidR="0069355A"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  <w:p w14:paraId="488722FA" w14:textId="78D15531" w:rsidR="0069355A" w:rsidRPr="00201D21" w:rsidRDefault="0069355A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>PS.W8</w:t>
            </w:r>
          </w:p>
        </w:tc>
      </w:tr>
      <w:tr w:rsidR="00201D21" w:rsidRPr="00201D21" w14:paraId="2D77919C" w14:textId="77777777" w:rsidTr="00D21BF0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19E1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201D21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  <w:p w14:paraId="443B816A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39E08D95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76A4714E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1D9BB7EC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79EB9280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5D603A6D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4FAE403D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6AE3396D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2A1EFF90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023EFF9F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45E1351A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6BBF0514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1A32D0EC" w14:textId="77777777" w:rsidR="00201D21" w:rsidRPr="00201D21" w:rsidRDefault="00201D21" w:rsidP="00201D21">
            <w:pPr>
              <w:spacing w:before="240"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2A859C91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201D21">
              <w:rPr>
                <w:rFonts w:ascii="Corbel" w:hAnsi="Corbel"/>
                <w:smallCaps/>
                <w:sz w:val="24"/>
                <w:szCs w:val="24"/>
              </w:rPr>
              <w:t>EK_04</w:t>
            </w:r>
          </w:p>
          <w:p w14:paraId="62D42E4E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590E" w14:textId="77777777" w:rsidR="00201D21" w:rsidRPr="00201D21" w:rsidRDefault="00201D21" w:rsidP="00201D21">
            <w:pPr>
              <w:spacing w:after="0" w:line="240" w:lineRule="auto"/>
              <w:jc w:val="both"/>
              <w:rPr>
                <w:rFonts w:ascii="Times New Roman" w:hAnsi="Times New Roman"/>
                <w:smallCaps/>
              </w:rPr>
            </w:pPr>
            <w:r w:rsidRPr="00201D21">
              <w:rPr>
                <w:rFonts w:ascii="Times New Roman" w:hAnsi="Times New Roman"/>
                <w:smallCaps/>
              </w:rPr>
              <w:t>Student w zakresie umiejętności potrafi:</w:t>
            </w:r>
          </w:p>
          <w:p w14:paraId="2BC22516" w14:textId="77777777" w:rsidR="00201D21" w:rsidRPr="00201D21" w:rsidRDefault="00201D21" w:rsidP="00201D21">
            <w:pPr>
              <w:spacing w:after="0" w:line="240" w:lineRule="auto"/>
              <w:jc w:val="both"/>
              <w:rPr>
                <w:rFonts w:ascii="Times New Roman" w:hAnsi="Times New Roman"/>
                <w:smallCaps/>
              </w:rPr>
            </w:pPr>
            <w:r w:rsidRPr="00201D21">
              <w:rPr>
                <w:rFonts w:ascii="Times New Roman" w:hAnsi="Times New Roman"/>
                <w:smallCaps/>
              </w:rPr>
              <w:t xml:space="preserve">E.1A.U1. analizować medyczne podstawy zaburzeń ze spektrum autyzmu; analizować anatomię i fizjologię układu nerwowego w kontekście deficytów i nieprawidłowości rozwojowych w zaburzeniach  ze spektrum  autyzmu;  analizować zaburzenia genetyczne i niepełnosprawności sprzężone, podstawy psychiatrii, psychopatologii i neurologii; określać choroby wieku dziecięcego i wybrane problemy medyczne dotyczące dzieci z zaburzeniami  ze  spektrum  autyzmu, w tym zagadnienia  diety,  suplementacji  i farmakoterapii; stosować narzędzia do monitorowania stanu zdrowia dzieci; opisać kryteria diagnostyczne zaburzeń ze spektrum autyzmu,  uwarunkowania i epidemiologię; określać i analizować zaburzenia autystyczne w medycznych klasyfikacjach nozologicznych (ICD, DSM) i klasyfikacji funkcjonalnej (ICF); określać diagnozę różnicową – autystyczne spektrum zaburzeń w kontekście uszkodzenia słuchu, zaburzenia rozwoju intelektualnego oraz innych zaburzeń i niepełnosprawności; </w:t>
            </w:r>
          </w:p>
          <w:p w14:paraId="52157CE8" w14:textId="77777777" w:rsidR="00201D21" w:rsidRPr="00201D21" w:rsidRDefault="00201D21" w:rsidP="00201D21">
            <w:pPr>
              <w:spacing w:after="0" w:line="240" w:lineRule="auto"/>
              <w:jc w:val="both"/>
              <w:rPr>
                <w:rFonts w:ascii="Corbel" w:hAnsi="Corbel"/>
                <w:smallCaps/>
              </w:rPr>
            </w:pPr>
            <w:r w:rsidRPr="00201D21">
              <w:rPr>
                <w:rFonts w:ascii="Times New Roman" w:hAnsi="Times New Roman"/>
                <w:smallCaps/>
              </w:rPr>
              <w:t xml:space="preserve">E.1A.U2. analizować psychologiczno-pedagogiczne podstawy  wiedzy  o  zaburzeniach  ze spektrum autyzmu i działaniach profilaktyczno-wspomagających; analizować podstawy  neuropsychologii; określać zaburzenia  ze  spektrum  autyzmu i inne zaburzenia </w:t>
            </w:r>
            <w:proofErr w:type="spellStart"/>
            <w:r w:rsidRPr="00201D21">
              <w:rPr>
                <w:rFonts w:ascii="Times New Roman" w:hAnsi="Times New Roman"/>
                <w:smallCaps/>
              </w:rPr>
              <w:t>neurorozwojowe</w:t>
            </w:r>
            <w:proofErr w:type="spellEnd"/>
            <w:r w:rsidRPr="00201D21">
              <w:rPr>
                <w:rFonts w:ascii="Times New Roman" w:hAnsi="Times New Roman"/>
                <w:smallCaps/>
              </w:rPr>
              <w:t xml:space="preserve">, w tym afazję, mózgowe porażenie dziecięce i ADHD;  dokonywać charakterystyki psychologicznej osób z  zaburzeniami  ze  spektrum  autyzmu w różnych okresach rozwojowych; rozpoznawać wczesne </w:t>
            </w:r>
            <w:proofErr w:type="spellStart"/>
            <w:r w:rsidRPr="00201D21">
              <w:rPr>
                <w:rFonts w:ascii="Times New Roman" w:hAnsi="Times New Roman"/>
                <w:smallCaps/>
              </w:rPr>
              <w:t>symptomyautyzmu</w:t>
            </w:r>
            <w:proofErr w:type="spellEnd"/>
            <w:r w:rsidRPr="00201D21">
              <w:rPr>
                <w:rFonts w:ascii="Times New Roman" w:hAnsi="Times New Roman"/>
                <w:smallCaps/>
              </w:rPr>
              <w:t>; określać środowisko  fizyczne,  stymulację i integrację sensoryczną w autyzmie; analizować specyfikę funkcjonowania poznawczego, emocjonalnego  i społecznego w zaburzeniach  ze  spektrum  autyzmu; analizować mowę, język i komunikację osób z zaburzeniami  ze  spektrum  autyzmu; realizować diagnozę psychopedagogiczną uczniów z zaburzeniami ze spektrum autyzmu, w tym profile  funkcjonalne; stosować metody i narzędzia diagnostyczne, ze szczególnym uwzględnieniem międzynarodowego „złotego standardu diagnostycznego” ADI-R (</w:t>
            </w:r>
            <w:proofErr w:type="spellStart"/>
            <w:r w:rsidRPr="00201D21">
              <w:rPr>
                <w:rFonts w:ascii="Times New Roman" w:hAnsi="Times New Roman"/>
                <w:smallCaps/>
              </w:rPr>
              <w:t>Autism</w:t>
            </w:r>
            <w:proofErr w:type="spellEnd"/>
            <w:r w:rsidRPr="00201D21">
              <w:rPr>
                <w:rFonts w:ascii="Times New Roman" w:hAnsi="Times New Roman"/>
                <w:smallCaps/>
              </w:rPr>
              <w:t xml:space="preserve"> </w:t>
            </w:r>
            <w:proofErr w:type="spellStart"/>
            <w:r w:rsidRPr="00201D21">
              <w:rPr>
                <w:rFonts w:ascii="Times New Roman" w:hAnsi="Times New Roman"/>
                <w:smallCaps/>
              </w:rPr>
              <w:t>Diagnostic</w:t>
            </w:r>
            <w:proofErr w:type="spellEnd"/>
            <w:r w:rsidRPr="00201D21">
              <w:rPr>
                <w:rFonts w:ascii="Times New Roman" w:hAnsi="Times New Roman"/>
                <w:smallCaps/>
              </w:rPr>
              <w:t xml:space="preserve"> Interview-</w:t>
            </w:r>
            <w:proofErr w:type="spellStart"/>
            <w:r w:rsidRPr="00201D21">
              <w:rPr>
                <w:rFonts w:ascii="Times New Roman" w:hAnsi="Times New Roman"/>
                <w:smallCaps/>
              </w:rPr>
              <w:t>Revised</w:t>
            </w:r>
            <w:proofErr w:type="spellEnd"/>
            <w:r w:rsidRPr="00201D21">
              <w:rPr>
                <w:rFonts w:ascii="Times New Roman" w:hAnsi="Times New Roman"/>
                <w:smallCaps/>
              </w:rPr>
              <w:t>)  i  ADOS  (</w:t>
            </w:r>
            <w:proofErr w:type="spellStart"/>
            <w:r w:rsidRPr="00201D21">
              <w:rPr>
                <w:rFonts w:ascii="Times New Roman" w:hAnsi="Times New Roman"/>
                <w:smallCaps/>
              </w:rPr>
              <w:t>Autism</w:t>
            </w:r>
            <w:proofErr w:type="spellEnd"/>
            <w:r w:rsidRPr="00201D21">
              <w:rPr>
                <w:rFonts w:ascii="Times New Roman" w:hAnsi="Times New Roman"/>
                <w:smallCaps/>
              </w:rPr>
              <w:t xml:space="preserve"> </w:t>
            </w:r>
            <w:proofErr w:type="spellStart"/>
            <w:r w:rsidRPr="00201D21">
              <w:rPr>
                <w:rFonts w:ascii="Times New Roman" w:hAnsi="Times New Roman"/>
                <w:smallCaps/>
              </w:rPr>
              <w:t>Diagnostic</w:t>
            </w:r>
            <w:proofErr w:type="spellEnd"/>
            <w:r w:rsidRPr="00201D21">
              <w:rPr>
                <w:rFonts w:ascii="Times New Roman" w:hAnsi="Times New Roman"/>
                <w:smallCaps/>
              </w:rPr>
              <w:t xml:space="preserve"> </w:t>
            </w:r>
            <w:proofErr w:type="spellStart"/>
            <w:r w:rsidRPr="00201D21">
              <w:rPr>
                <w:rFonts w:ascii="Times New Roman" w:hAnsi="Times New Roman"/>
                <w:smallCaps/>
              </w:rPr>
              <w:t>Obsevation</w:t>
            </w:r>
            <w:proofErr w:type="spellEnd"/>
            <w:r w:rsidRPr="00201D21">
              <w:rPr>
                <w:rFonts w:ascii="Times New Roman" w:hAnsi="Times New Roman"/>
                <w:smallCaps/>
              </w:rPr>
              <w:t xml:space="preserve"> Schedule); stosować </w:t>
            </w:r>
            <w:r w:rsidRPr="00201D21">
              <w:rPr>
                <w:rFonts w:ascii="Times New Roman" w:hAnsi="Times New Roman"/>
                <w:smallCaps/>
              </w:rPr>
              <w:lastRenderedPageBreak/>
              <w:t>metody komunikacji wspomagającej i alternatywnej  (AAC);  określać rolę komputera, mediów i nowych technologii w terapii osób z zaburzeniami  ze  spektrum  autyzmu; analizować metody psychologiczno- -pedagogiczne stosowane w terapii autyzmu w kontekście praktyki opartej na dowodach  (</w:t>
            </w:r>
            <w:proofErr w:type="spellStart"/>
            <w:r w:rsidRPr="00201D21">
              <w:rPr>
                <w:rFonts w:ascii="Times New Roman" w:hAnsi="Times New Roman"/>
                <w:smallCaps/>
              </w:rPr>
              <w:t>evidence</w:t>
            </w:r>
            <w:proofErr w:type="spellEnd"/>
            <w:r w:rsidRPr="00201D21">
              <w:rPr>
                <w:rFonts w:ascii="Times New Roman" w:hAnsi="Times New Roman"/>
                <w:smallCaps/>
              </w:rPr>
              <w:t xml:space="preserve"> </w:t>
            </w:r>
            <w:proofErr w:type="spellStart"/>
            <w:r w:rsidRPr="00201D21">
              <w:rPr>
                <w:rFonts w:ascii="Times New Roman" w:hAnsi="Times New Roman"/>
                <w:smallCaps/>
              </w:rPr>
              <w:t>base</w:t>
            </w:r>
            <w:proofErr w:type="spellEnd"/>
            <w:r w:rsidRPr="00201D21">
              <w:rPr>
                <w:rFonts w:ascii="Times New Roman" w:hAnsi="Times New Roman"/>
                <w:smallCaps/>
              </w:rPr>
              <w:t xml:space="preserve"> </w:t>
            </w:r>
            <w:proofErr w:type="spellStart"/>
            <w:r w:rsidRPr="00201D21">
              <w:rPr>
                <w:rFonts w:ascii="Times New Roman" w:hAnsi="Times New Roman"/>
                <w:smallCaps/>
              </w:rPr>
              <w:t>practice</w:t>
            </w:r>
            <w:proofErr w:type="spellEnd"/>
            <w:r w:rsidRPr="00201D21">
              <w:rPr>
                <w:rFonts w:ascii="Times New Roman" w:hAnsi="Times New Roman"/>
                <w:smallCaps/>
              </w:rPr>
              <w:t xml:space="preserve">),  w  tym  ESDM  (The </w:t>
            </w:r>
            <w:proofErr w:type="spellStart"/>
            <w:r w:rsidRPr="00201D21">
              <w:rPr>
                <w:rFonts w:ascii="Times New Roman" w:hAnsi="Times New Roman"/>
                <w:smallCaps/>
              </w:rPr>
              <w:t>Early</w:t>
            </w:r>
            <w:proofErr w:type="spellEnd"/>
            <w:r w:rsidRPr="00201D21">
              <w:rPr>
                <w:rFonts w:ascii="Times New Roman" w:hAnsi="Times New Roman"/>
                <w:smallCaps/>
              </w:rPr>
              <w:t xml:space="preserve"> Start Denver Model); rozwiązywać problemy wychowawcze i stosować korekcję zachowania  u dzieci lub uczniów z zaburzeniami ze spektrum autyzmu oraz prezentować różne podejścia do edukacji i terapii tych dzieci i uczniów; opisać modele edukacyjno- -terapeutyczne, wybrane metody i formy pracy i terapii; planować i realizować pracę z rodzicami lub opiekunami dziecka lub ucznia z zaburzeniami ze spektrum  autyzmu, wsparcie terapeutyczne i pomoc psychospołeczną rodzinie; określać i realizować wsparcie osoby z zaburzeniami  ze  spektrum  autyzmu w dorosłym życiu oraz określać problemy zatrudnienia tych osób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B34D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201D21">
              <w:rPr>
                <w:rFonts w:ascii="Corbel" w:hAnsi="Corbel"/>
                <w:smallCaps/>
                <w:sz w:val="24"/>
                <w:szCs w:val="24"/>
              </w:rPr>
              <w:lastRenderedPageBreak/>
              <w:t xml:space="preserve">       PS.U1.</w:t>
            </w:r>
          </w:p>
          <w:p w14:paraId="619C590D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201D21">
              <w:rPr>
                <w:rFonts w:ascii="Corbel" w:hAnsi="Corbel"/>
                <w:smallCaps/>
                <w:sz w:val="24"/>
                <w:szCs w:val="24"/>
              </w:rPr>
              <w:t>PS.U4.</w:t>
            </w:r>
          </w:p>
          <w:p w14:paraId="46113DE2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1E7FF21A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  <w:lang w:val="en-GB"/>
              </w:rPr>
            </w:pPr>
          </w:p>
        </w:tc>
      </w:tr>
      <w:tr w:rsidR="00201D21" w:rsidRPr="00201D21" w14:paraId="360EB428" w14:textId="77777777" w:rsidTr="00D21BF0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D00F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201D21">
              <w:rPr>
                <w:rFonts w:ascii="Corbel" w:hAnsi="Corbel"/>
                <w:smallCaps/>
                <w:sz w:val="24"/>
                <w:szCs w:val="24"/>
              </w:rPr>
              <w:t>EK_05</w:t>
            </w:r>
          </w:p>
          <w:p w14:paraId="7C4FA6BD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16BC91F4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201D21">
              <w:rPr>
                <w:rFonts w:ascii="Corbel" w:hAnsi="Corbel"/>
                <w:smallCaps/>
                <w:sz w:val="24"/>
                <w:szCs w:val="24"/>
              </w:rPr>
              <w:t>EK_06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809B1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201D21">
              <w:rPr>
                <w:rFonts w:ascii="Corbel" w:hAnsi="Corbel"/>
                <w:smallCaps/>
                <w:sz w:val="24"/>
                <w:szCs w:val="24"/>
              </w:rPr>
              <w:t>Student w zakresie kompetencji społecznych jest gotów do:</w:t>
            </w:r>
          </w:p>
          <w:p w14:paraId="0FD8B328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201D21">
              <w:rPr>
                <w:rFonts w:ascii="Corbel" w:hAnsi="Corbel"/>
                <w:smallCaps/>
                <w:sz w:val="24"/>
                <w:szCs w:val="24"/>
              </w:rPr>
              <w:t xml:space="preserve"> E.1A.K1. autorefleksji nad rozwojem zawodowym; </w:t>
            </w:r>
          </w:p>
          <w:p w14:paraId="075DAF92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302523B2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201D21">
              <w:rPr>
                <w:rFonts w:ascii="Corbel" w:hAnsi="Corbel"/>
                <w:smallCaps/>
                <w:sz w:val="24"/>
                <w:szCs w:val="24"/>
              </w:rPr>
              <w:t>E.1A.K2. wykorzystania zdobytej wiedzy do analizy zdarzeń pedagogicznych.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2B39" w14:textId="695514EF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 xml:space="preserve">  </w:t>
            </w:r>
            <w:r w:rsidRPr="00201D21">
              <w:rPr>
                <w:rFonts w:ascii="Corbel" w:hAnsi="Corbel"/>
                <w:smallCaps/>
                <w:sz w:val="24"/>
                <w:szCs w:val="24"/>
              </w:rPr>
              <w:t>PS.K1.</w:t>
            </w:r>
          </w:p>
          <w:p w14:paraId="28A1EF18" w14:textId="4FEFD4B6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675E26D6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  <w:p w14:paraId="2204C5A6" w14:textId="2E22892E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 xml:space="preserve">      </w:t>
            </w:r>
            <w:r w:rsidRPr="00201D21">
              <w:rPr>
                <w:rFonts w:ascii="Corbel" w:hAnsi="Corbel"/>
                <w:smallCaps/>
                <w:sz w:val="24"/>
                <w:szCs w:val="24"/>
              </w:rPr>
              <w:t>PS.K1</w:t>
            </w:r>
          </w:p>
          <w:p w14:paraId="2C1F25FB" w14:textId="6B6D01ED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 xml:space="preserve">      </w:t>
            </w:r>
          </w:p>
          <w:p w14:paraId="4200DC42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</w:tbl>
    <w:p w14:paraId="2EEA5643" w14:textId="77777777" w:rsidR="0085747A" w:rsidRPr="001042E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FC264C" w14:textId="77777777" w:rsidR="0085747A" w:rsidRPr="001042E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042EC">
        <w:rPr>
          <w:rFonts w:ascii="Corbel" w:hAnsi="Corbel"/>
          <w:b/>
          <w:sz w:val="24"/>
          <w:szCs w:val="24"/>
        </w:rPr>
        <w:t>3.3</w:t>
      </w:r>
      <w:r w:rsidR="001D7B54" w:rsidRPr="001042EC">
        <w:rPr>
          <w:rFonts w:ascii="Corbel" w:hAnsi="Corbel"/>
          <w:b/>
          <w:sz w:val="24"/>
          <w:szCs w:val="24"/>
        </w:rPr>
        <w:t xml:space="preserve"> </w:t>
      </w:r>
      <w:r w:rsidR="0085747A" w:rsidRPr="001042EC">
        <w:rPr>
          <w:rFonts w:ascii="Corbel" w:hAnsi="Corbel"/>
          <w:b/>
          <w:sz w:val="24"/>
          <w:szCs w:val="24"/>
        </w:rPr>
        <w:t>T</w:t>
      </w:r>
      <w:r w:rsidR="001D7B54" w:rsidRPr="001042EC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1042EC">
        <w:rPr>
          <w:rFonts w:ascii="Corbel" w:hAnsi="Corbel"/>
          <w:sz w:val="24"/>
          <w:szCs w:val="24"/>
        </w:rPr>
        <w:t xml:space="preserve">  </w:t>
      </w:r>
    </w:p>
    <w:p w14:paraId="5A562945" w14:textId="77777777" w:rsidR="00F029E2" w:rsidRPr="001042EC" w:rsidRDefault="0085747A" w:rsidP="00DB4BD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042EC">
        <w:rPr>
          <w:rFonts w:ascii="Corbel" w:hAnsi="Corbel"/>
          <w:sz w:val="24"/>
          <w:szCs w:val="24"/>
        </w:rPr>
        <w:t xml:space="preserve">Problematyka wykładu </w:t>
      </w:r>
      <w:r w:rsidR="00DB4BD0" w:rsidRPr="001042EC">
        <w:rPr>
          <w:rFonts w:ascii="Corbel" w:hAnsi="Corbel"/>
          <w:sz w:val="24"/>
          <w:szCs w:val="24"/>
        </w:rPr>
        <w:t xml:space="preserve">- </w:t>
      </w:r>
      <w:r w:rsidR="00F029E2" w:rsidRPr="001042EC">
        <w:rPr>
          <w:rFonts w:ascii="Corbel" w:hAnsi="Corbel"/>
          <w:sz w:val="24"/>
          <w:szCs w:val="24"/>
        </w:rPr>
        <w:t>nie dotyczy</w:t>
      </w:r>
    </w:p>
    <w:p w14:paraId="367A190E" w14:textId="77777777" w:rsidR="00F029E2" w:rsidRPr="001042EC" w:rsidRDefault="00F029E2" w:rsidP="00F029E2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</w:p>
    <w:p w14:paraId="051FF186" w14:textId="77777777" w:rsidR="0085747A" w:rsidRPr="001042EC" w:rsidRDefault="0085747A" w:rsidP="00DB4BD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042EC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042EC" w14:paraId="406A11A6" w14:textId="77777777" w:rsidTr="002846CA">
        <w:tc>
          <w:tcPr>
            <w:tcW w:w="9520" w:type="dxa"/>
          </w:tcPr>
          <w:p w14:paraId="35816770" w14:textId="77777777" w:rsidR="0085747A" w:rsidRPr="001042E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1042EC" w14:paraId="20EF96DC" w14:textId="77777777" w:rsidTr="002846CA">
        <w:tc>
          <w:tcPr>
            <w:tcW w:w="9520" w:type="dxa"/>
          </w:tcPr>
          <w:p w14:paraId="4033DE9A" w14:textId="377760AA" w:rsidR="0085747A" w:rsidRPr="001042EC" w:rsidRDefault="007937F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 xml:space="preserve">Funkcjonowanie poznawcze seniorów </w:t>
            </w:r>
            <w:r w:rsidR="00D455F9">
              <w:rPr>
                <w:rFonts w:ascii="Corbel" w:hAnsi="Corbel"/>
                <w:sz w:val="24"/>
                <w:szCs w:val="24"/>
              </w:rPr>
              <w:t>w spektrum autyzmu</w:t>
            </w:r>
            <w:r w:rsidRPr="001042E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1042EC" w14:paraId="6B48F035" w14:textId="77777777" w:rsidTr="002846CA">
        <w:tc>
          <w:tcPr>
            <w:tcW w:w="9520" w:type="dxa"/>
          </w:tcPr>
          <w:p w14:paraId="227B3264" w14:textId="3B2D74BA" w:rsidR="0085747A" w:rsidRPr="001042EC" w:rsidRDefault="002846C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Funkcjonowanie emocjonalne.</w:t>
            </w:r>
            <w:r w:rsidR="005F049A" w:rsidRPr="001042EC">
              <w:rPr>
                <w:rFonts w:ascii="Corbel" w:hAnsi="Corbel"/>
                <w:sz w:val="24"/>
                <w:szCs w:val="24"/>
              </w:rPr>
              <w:t xml:space="preserve"> N</w:t>
            </w:r>
            <w:r w:rsidR="00C97484" w:rsidRPr="001042EC">
              <w:rPr>
                <w:rFonts w:ascii="Corbel" w:hAnsi="Corbel"/>
                <w:sz w:val="24"/>
                <w:szCs w:val="24"/>
              </w:rPr>
              <w:t>iepokój</w:t>
            </w:r>
            <w:r w:rsidR="005F049A" w:rsidRPr="001042EC">
              <w:rPr>
                <w:rFonts w:ascii="Corbel" w:hAnsi="Corbel"/>
                <w:sz w:val="24"/>
                <w:szCs w:val="24"/>
              </w:rPr>
              <w:t>, depresja i</w:t>
            </w:r>
            <w:r w:rsidR="00C97484" w:rsidRPr="001042EC">
              <w:rPr>
                <w:rFonts w:ascii="Corbel" w:hAnsi="Corbel"/>
                <w:sz w:val="24"/>
                <w:szCs w:val="24"/>
              </w:rPr>
              <w:t xml:space="preserve"> zab</w:t>
            </w:r>
            <w:r w:rsidR="005F049A" w:rsidRPr="001042EC">
              <w:rPr>
                <w:rFonts w:ascii="Corbel" w:hAnsi="Corbel"/>
                <w:sz w:val="24"/>
                <w:szCs w:val="24"/>
              </w:rPr>
              <w:t>urzenia</w:t>
            </w:r>
            <w:r w:rsidR="00C97484" w:rsidRPr="001042EC">
              <w:rPr>
                <w:rFonts w:ascii="Corbel" w:hAnsi="Corbel"/>
                <w:sz w:val="24"/>
                <w:szCs w:val="24"/>
              </w:rPr>
              <w:t xml:space="preserve"> lękowe u seniorów </w:t>
            </w:r>
            <w:r w:rsidR="00D455F9">
              <w:rPr>
                <w:rFonts w:ascii="Corbel" w:hAnsi="Corbel"/>
                <w:sz w:val="24"/>
                <w:szCs w:val="24"/>
              </w:rPr>
              <w:t>w spektrum autyzmu</w:t>
            </w:r>
            <w:r w:rsidR="00C97484" w:rsidRPr="001042E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C0F3F" w:rsidRPr="001042EC" w14:paraId="5C2248F7" w14:textId="77777777" w:rsidTr="002846CA">
        <w:tc>
          <w:tcPr>
            <w:tcW w:w="9520" w:type="dxa"/>
          </w:tcPr>
          <w:p w14:paraId="66336122" w14:textId="2D57F077" w:rsidR="000C0F3F" w:rsidRPr="001042EC" w:rsidRDefault="000C0F3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0F3F">
              <w:rPr>
                <w:rFonts w:ascii="Corbel" w:hAnsi="Corbel"/>
                <w:sz w:val="24"/>
                <w:szCs w:val="24"/>
              </w:rPr>
              <w:t>Relacje społeczne osób w spektrum autyzmu w późnej dorosłości. Izolacja społeczna, jej przyczyny i profilaktyka.</w:t>
            </w:r>
          </w:p>
        </w:tc>
      </w:tr>
      <w:tr w:rsidR="0085747A" w:rsidRPr="001042EC" w14:paraId="2DC45300" w14:textId="77777777" w:rsidTr="002846CA">
        <w:tc>
          <w:tcPr>
            <w:tcW w:w="9520" w:type="dxa"/>
          </w:tcPr>
          <w:p w14:paraId="6833FED6" w14:textId="2C1CD918" w:rsidR="0085747A" w:rsidRPr="001042EC" w:rsidRDefault="00C974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 xml:space="preserve">Problemy zdrowotne u seniorów </w:t>
            </w:r>
            <w:r w:rsidR="00D455F9">
              <w:rPr>
                <w:rFonts w:ascii="Corbel" w:hAnsi="Corbel"/>
                <w:sz w:val="24"/>
                <w:szCs w:val="24"/>
              </w:rPr>
              <w:t>w spektrum autyzmu</w:t>
            </w:r>
            <w:r w:rsidRPr="001042EC">
              <w:rPr>
                <w:rFonts w:ascii="Corbel" w:hAnsi="Corbel"/>
                <w:sz w:val="24"/>
                <w:szCs w:val="24"/>
              </w:rPr>
              <w:t xml:space="preserve"> (padaczka, upośledzenie słuchu, problemy ze wzrokiem, problemy sercowo-naczyniowe, zaburzenia snu i problemy metaboliczne)</w:t>
            </w:r>
            <w:r w:rsidR="005F049A" w:rsidRPr="001042E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97484" w:rsidRPr="001042EC" w14:paraId="6ECAF2E9" w14:textId="77777777" w:rsidTr="002846CA">
        <w:tc>
          <w:tcPr>
            <w:tcW w:w="9520" w:type="dxa"/>
          </w:tcPr>
          <w:p w14:paraId="1A8155F2" w14:textId="366D1EEE" w:rsidR="00C97484" w:rsidRPr="001042EC" w:rsidRDefault="00024E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potrzeb i k</w:t>
            </w:r>
            <w:r w:rsidR="005F049A" w:rsidRPr="001042EC">
              <w:rPr>
                <w:rFonts w:ascii="Corbel" w:hAnsi="Corbel"/>
                <w:sz w:val="24"/>
                <w:szCs w:val="24"/>
              </w:rPr>
              <w:t>ompleksowe w</w:t>
            </w:r>
            <w:r w:rsidR="00C97484" w:rsidRPr="001042EC">
              <w:rPr>
                <w:rFonts w:ascii="Corbel" w:hAnsi="Corbel"/>
                <w:sz w:val="24"/>
                <w:szCs w:val="24"/>
              </w:rPr>
              <w:t>sparcie</w:t>
            </w:r>
            <w:r w:rsidR="005F049A" w:rsidRPr="001042EC">
              <w:rPr>
                <w:rFonts w:ascii="Corbel" w:hAnsi="Corbel"/>
                <w:sz w:val="24"/>
                <w:szCs w:val="24"/>
              </w:rPr>
              <w:t xml:space="preserve"> osób </w:t>
            </w:r>
            <w:r>
              <w:rPr>
                <w:rFonts w:ascii="Corbel" w:hAnsi="Corbel"/>
                <w:sz w:val="24"/>
                <w:szCs w:val="24"/>
              </w:rPr>
              <w:t>w spektrum autyzmu</w:t>
            </w:r>
            <w:r w:rsidR="005F049A" w:rsidRPr="001042EC">
              <w:rPr>
                <w:rFonts w:ascii="Corbel" w:hAnsi="Corbel"/>
                <w:sz w:val="24"/>
                <w:szCs w:val="24"/>
              </w:rPr>
              <w:t xml:space="preserve"> w okresie późnej dorosłości.</w:t>
            </w:r>
          </w:p>
        </w:tc>
      </w:tr>
    </w:tbl>
    <w:p w14:paraId="7AD5D837" w14:textId="77777777" w:rsidR="00DB4BD0" w:rsidRPr="001042EC" w:rsidRDefault="00DB4BD0" w:rsidP="009C54AE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</w:p>
    <w:p w14:paraId="78D4B4AE" w14:textId="77777777" w:rsidR="0085747A" w:rsidRPr="001042E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042EC">
        <w:rPr>
          <w:rFonts w:ascii="Corbel" w:hAnsi="Corbel"/>
          <w:smallCaps w:val="0"/>
          <w:szCs w:val="24"/>
        </w:rPr>
        <w:t>3.4 Metody dydaktyczne</w:t>
      </w:r>
      <w:r w:rsidRPr="001042EC">
        <w:rPr>
          <w:rFonts w:ascii="Corbel" w:hAnsi="Corbel"/>
          <w:b w:val="0"/>
          <w:smallCaps w:val="0"/>
          <w:szCs w:val="24"/>
        </w:rPr>
        <w:t xml:space="preserve"> </w:t>
      </w:r>
    </w:p>
    <w:p w14:paraId="13247D69" w14:textId="77777777" w:rsidR="0085747A" w:rsidRPr="001042EC" w:rsidRDefault="00261297" w:rsidP="009C54AE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1042EC">
        <w:rPr>
          <w:rFonts w:ascii="Corbel" w:hAnsi="Corbel"/>
          <w:b w:val="0"/>
          <w:iCs/>
          <w:smallCaps w:val="0"/>
          <w:szCs w:val="24"/>
        </w:rPr>
        <w:t xml:space="preserve">Warsztaty: </w:t>
      </w:r>
      <w:r w:rsidR="009F4610" w:rsidRPr="001042EC">
        <w:rPr>
          <w:rFonts w:ascii="Corbel" w:hAnsi="Corbel"/>
          <w:b w:val="0"/>
          <w:iCs/>
          <w:smallCaps w:val="0"/>
          <w:szCs w:val="24"/>
        </w:rPr>
        <w:t xml:space="preserve">analiza </w:t>
      </w:r>
      <w:r w:rsidR="00923D7D" w:rsidRPr="001042EC">
        <w:rPr>
          <w:rFonts w:ascii="Corbel" w:hAnsi="Corbel"/>
          <w:b w:val="0"/>
          <w:iCs/>
          <w:smallCaps w:val="0"/>
          <w:szCs w:val="24"/>
        </w:rPr>
        <w:t>tekstów z dyskusją,</w:t>
      </w:r>
      <w:r w:rsidR="0085747A" w:rsidRPr="001042EC">
        <w:rPr>
          <w:rFonts w:ascii="Corbel" w:hAnsi="Corbel"/>
          <w:b w:val="0"/>
          <w:iCs/>
          <w:smallCaps w:val="0"/>
          <w:szCs w:val="24"/>
        </w:rPr>
        <w:t xml:space="preserve"> metoda projektów</w:t>
      </w:r>
      <w:r w:rsidR="00923D7D" w:rsidRPr="001042EC">
        <w:rPr>
          <w:rFonts w:ascii="Corbel" w:hAnsi="Corbel"/>
          <w:b w:val="0"/>
          <w:iCs/>
          <w:smallCaps w:val="0"/>
          <w:szCs w:val="24"/>
        </w:rPr>
        <w:t xml:space="preserve"> </w:t>
      </w:r>
      <w:r w:rsidR="0085747A" w:rsidRPr="001042EC">
        <w:rPr>
          <w:rFonts w:ascii="Corbel" w:hAnsi="Corbel"/>
          <w:b w:val="0"/>
          <w:iCs/>
          <w:smallCaps w:val="0"/>
          <w:szCs w:val="24"/>
        </w:rPr>
        <w:t>(projekt badawczy, wdrożeniowy, praktyczny</w:t>
      </w:r>
      <w:r w:rsidR="0071620A" w:rsidRPr="001042EC">
        <w:rPr>
          <w:rFonts w:ascii="Corbel" w:hAnsi="Corbel"/>
          <w:b w:val="0"/>
          <w:iCs/>
          <w:smallCaps w:val="0"/>
          <w:szCs w:val="24"/>
        </w:rPr>
        <w:t>),</w:t>
      </w:r>
      <w:r w:rsidR="001718A7" w:rsidRPr="001042EC">
        <w:rPr>
          <w:rFonts w:ascii="Corbel" w:hAnsi="Corbel"/>
          <w:b w:val="0"/>
          <w:iCs/>
          <w:smallCaps w:val="0"/>
          <w:szCs w:val="24"/>
        </w:rPr>
        <w:t xml:space="preserve"> praca w </w:t>
      </w:r>
      <w:r w:rsidR="0085747A" w:rsidRPr="001042EC">
        <w:rPr>
          <w:rFonts w:ascii="Corbel" w:hAnsi="Corbel"/>
          <w:b w:val="0"/>
          <w:iCs/>
          <w:smallCaps w:val="0"/>
          <w:szCs w:val="24"/>
        </w:rPr>
        <w:t>grupach</w:t>
      </w:r>
      <w:r w:rsidR="0071620A" w:rsidRPr="001042EC">
        <w:rPr>
          <w:rFonts w:ascii="Corbel" w:hAnsi="Corbel"/>
          <w:b w:val="0"/>
          <w:iCs/>
          <w:smallCaps w:val="0"/>
          <w:szCs w:val="24"/>
        </w:rPr>
        <w:t xml:space="preserve"> (</w:t>
      </w:r>
      <w:r w:rsidR="0085747A" w:rsidRPr="001042EC">
        <w:rPr>
          <w:rFonts w:ascii="Corbel" w:hAnsi="Corbel"/>
          <w:b w:val="0"/>
          <w:iCs/>
          <w:smallCaps w:val="0"/>
          <w:szCs w:val="24"/>
        </w:rPr>
        <w:t>rozwiązywanie zadań</w:t>
      </w:r>
      <w:r w:rsidR="0071620A" w:rsidRPr="001042EC">
        <w:rPr>
          <w:rFonts w:ascii="Corbel" w:hAnsi="Corbel"/>
          <w:b w:val="0"/>
          <w:iCs/>
          <w:smallCaps w:val="0"/>
          <w:szCs w:val="24"/>
        </w:rPr>
        <w:t>,</w:t>
      </w:r>
      <w:r w:rsidR="0085747A" w:rsidRPr="001042EC">
        <w:rPr>
          <w:rFonts w:ascii="Corbel" w:hAnsi="Corbel"/>
          <w:b w:val="0"/>
          <w:iCs/>
          <w:smallCaps w:val="0"/>
          <w:szCs w:val="24"/>
        </w:rPr>
        <w:t xml:space="preserve"> dyskusja</w:t>
      </w:r>
      <w:r w:rsidR="0071620A" w:rsidRPr="001042EC">
        <w:rPr>
          <w:rFonts w:ascii="Corbel" w:hAnsi="Corbel"/>
          <w:b w:val="0"/>
          <w:iCs/>
          <w:smallCaps w:val="0"/>
          <w:szCs w:val="24"/>
        </w:rPr>
        <w:t>)</w:t>
      </w:r>
      <w:r w:rsidR="00213794" w:rsidRPr="001042EC">
        <w:rPr>
          <w:rFonts w:ascii="Corbel" w:hAnsi="Corbel"/>
          <w:b w:val="0"/>
          <w:iCs/>
          <w:smallCaps w:val="0"/>
          <w:szCs w:val="24"/>
        </w:rPr>
        <w:t>.</w:t>
      </w:r>
    </w:p>
    <w:p w14:paraId="79EBE4E8" w14:textId="77777777" w:rsidR="0085747A" w:rsidRPr="001042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B98839" w14:textId="77777777" w:rsidR="0085747A" w:rsidRPr="001042E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042EC">
        <w:rPr>
          <w:rFonts w:ascii="Corbel" w:hAnsi="Corbel"/>
          <w:smallCaps w:val="0"/>
          <w:szCs w:val="24"/>
        </w:rPr>
        <w:t xml:space="preserve">4. </w:t>
      </w:r>
      <w:r w:rsidR="0085747A" w:rsidRPr="001042EC">
        <w:rPr>
          <w:rFonts w:ascii="Corbel" w:hAnsi="Corbel"/>
          <w:smallCaps w:val="0"/>
          <w:szCs w:val="24"/>
        </w:rPr>
        <w:t>METODY I KRYTERIA OCENY</w:t>
      </w:r>
      <w:r w:rsidR="009F4610" w:rsidRPr="001042EC">
        <w:rPr>
          <w:rFonts w:ascii="Corbel" w:hAnsi="Corbel"/>
          <w:smallCaps w:val="0"/>
          <w:szCs w:val="24"/>
        </w:rPr>
        <w:t xml:space="preserve"> </w:t>
      </w:r>
    </w:p>
    <w:p w14:paraId="0DABDAF0" w14:textId="77777777" w:rsidR="00923D7D" w:rsidRPr="001042E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FACFB4" w14:textId="77777777" w:rsidR="0085747A" w:rsidRPr="001042EC" w:rsidRDefault="0085747A" w:rsidP="00DB4BD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042E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042EC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201D21" w:rsidRPr="00201D21" w14:paraId="2D7B54A9" w14:textId="77777777" w:rsidTr="00D21BF0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23C5F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201D21">
              <w:rPr>
                <w:rFonts w:ascii="Corbel" w:hAnsi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EA5E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Times New Roman" w:hAnsi="Times New Roman"/>
                <w:smallCaps/>
                <w:color w:val="000000"/>
              </w:rPr>
            </w:pPr>
            <w:r w:rsidRPr="00201D21">
              <w:rPr>
                <w:rFonts w:ascii="Times New Roman" w:hAnsi="Times New Roman"/>
                <w:smallCaps/>
                <w:color w:val="000000"/>
              </w:rPr>
              <w:t>Metody oceny efektów uczenia się</w:t>
            </w:r>
          </w:p>
          <w:p w14:paraId="6225FA87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 w:rsidRPr="00201D21">
              <w:rPr>
                <w:rFonts w:ascii="Times New Roman" w:hAnsi="Times New Roman"/>
                <w:smallCaps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F9D6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201D21">
              <w:rPr>
                <w:rFonts w:ascii="Corbel" w:hAnsi="Corbel"/>
                <w:smallCaps/>
                <w:sz w:val="24"/>
                <w:szCs w:val="24"/>
              </w:rPr>
              <w:t xml:space="preserve">Forma zajęć dydaktycznych </w:t>
            </w:r>
          </w:p>
          <w:p w14:paraId="01657D0F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  <w:tr w:rsidR="00201D21" w:rsidRPr="00201D21" w14:paraId="2C6F098C" w14:textId="77777777" w:rsidTr="00D21BF0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9150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201D21">
              <w:rPr>
                <w:rFonts w:ascii="Corbel" w:hAnsi="Corbel"/>
                <w:smallCaps/>
                <w:sz w:val="24"/>
                <w:szCs w:val="24"/>
              </w:rPr>
              <w:t>EK</w:t>
            </w:r>
            <w:r w:rsidRPr="00201D21">
              <w:rPr>
                <w:rFonts w:ascii="Corbel" w:hAnsi="Corbel"/>
                <w:smallCaps/>
                <w:sz w:val="24"/>
                <w:szCs w:val="24"/>
              </w:rPr>
              <w:softHyphen/>
              <w:t>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9F11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 w:rsidRPr="00201D21">
              <w:rPr>
                <w:rFonts w:ascii="Times New Roman" w:hAnsi="Times New Roman"/>
                <w:smallCaps/>
              </w:rPr>
              <w:t>praca pisemna,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D07BF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201D21">
              <w:rPr>
                <w:rFonts w:ascii="Corbel" w:hAnsi="Corbel"/>
                <w:smallCaps/>
                <w:sz w:val="24"/>
                <w:szCs w:val="24"/>
              </w:rPr>
              <w:t>warsztaty</w:t>
            </w:r>
          </w:p>
        </w:tc>
      </w:tr>
      <w:tr w:rsidR="00201D21" w:rsidRPr="00201D21" w14:paraId="7C85D33F" w14:textId="77777777" w:rsidTr="00D21BF0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0D90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201D21">
              <w:rPr>
                <w:rFonts w:ascii="Corbel" w:hAnsi="Corbel"/>
                <w:smallCaps/>
                <w:sz w:val="24"/>
                <w:szCs w:val="24"/>
              </w:rPr>
              <w:lastRenderedPageBreak/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0EA7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 w:rsidRPr="00201D21">
              <w:rPr>
                <w:rFonts w:ascii="Times New Roman" w:hAnsi="Times New Roman"/>
                <w:smallCaps/>
              </w:rPr>
              <w:t>praca pisemna,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DF22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201D21">
              <w:rPr>
                <w:rFonts w:ascii="Corbel" w:hAnsi="Corbel"/>
                <w:smallCaps/>
                <w:sz w:val="24"/>
                <w:szCs w:val="24"/>
              </w:rPr>
              <w:t>warsztaty</w:t>
            </w:r>
          </w:p>
        </w:tc>
      </w:tr>
      <w:tr w:rsidR="00201D21" w:rsidRPr="00201D21" w14:paraId="39A18270" w14:textId="77777777" w:rsidTr="00D21BF0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050F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201D21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DCF3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 w:rsidRPr="00201D21">
              <w:rPr>
                <w:rFonts w:ascii="Times New Roman" w:hAnsi="Times New Roman"/>
                <w:smallCaps/>
              </w:rPr>
              <w:t>praca pisemna,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4192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201D21">
              <w:rPr>
                <w:rFonts w:ascii="Corbel" w:hAnsi="Corbel"/>
                <w:smallCaps/>
                <w:sz w:val="24"/>
                <w:szCs w:val="24"/>
              </w:rPr>
              <w:t>warsztaty</w:t>
            </w:r>
          </w:p>
        </w:tc>
      </w:tr>
      <w:tr w:rsidR="00201D21" w:rsidRPr="00201D21" w14:paraId="5432BE2E" w14:textId="77777777" w:rsidTr="00D21BF0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DB08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201D21">
              <w:rPr>
                <w:rFonts w:ascii="Corbel" w:hAnsi="Corbel"/>
                <w:smallCaps/>
                <w:sz w:val="24"/>
                <w:szCs w:val="24"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7B4D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 w:rsidRPr="00201D21">
              <w:rPr>
                <w:rFonts w:ascii="Times New Roman" w:hAnsi="Times New Roman"/>
                <w:smallCaps/>
              </w:rPr>
              <w:t>praca pisemna,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180F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201D21">
              <w:rPr>
                <w:rFonts w:ascii="Corbel" w:hAnsi="Corbel"/>
                <w:smallCaps/>
                <w:sz w:val="24"/>
                <w:szCs w:val="24"/>
              </w:rPr>
              <w:t>warsztaty</w:t>
            </w:r>
          </w:p>
        </w:tc>
      </w:tr>
      <w:tr w:rsidR="00201D21" w:rsidRPr="00201D21" w14:paraId="740F6B04" w14:textId="77777777" w:rsidTr="00D21BF0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D689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201D21">
              <w:rPr>
                <w:rFonts w:ascii="Corbel" w:hAnsi="Corbel"/>
                <w:smallCaps/>
                <w:sz w:val="24"/>
                <w:szCs w:val="24"/>
              </w:rPr>
              <w:t>EK_05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07DB" w14:textId="77777777" w:rsidR="00201D21" w:rsidRPr="00201D21" w:rsidRDefault="00201D21" w:rsidP="00201D21">
            <w:pPr>
              <w:jc w:val="center"/>
              <w:rPr>
                <w:rFonts w:ascii="Corbel" w:hAnsi="Corbel"/>
                <w:smallCaps/>
                <w:sz w:val="20"/>
                <w:szCs w:val="20"/>
              </w:rPr>
            </w:pPr>
            <w:r w:rsidRPr="00201D21">
              <w:rPr>
                <w:rFonts w:ascii="Corbel" w:hAnsi="Corbel"/>
                <w:smallCaps/>
                <w:sz w:val="20"/>
                <w:szCs w:val="20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3E57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201D21">
              <w:rPr>
                <w:rFonts w:ascii="Corbel" w:hAnsi="Corbel"/>
                <w:smallCaps/>
                <w:sz w:val="24"/>
                <w:szCs w:val="24"/>
              </w:rPr>
              <w:t>warsztaty</w:t>
            </w:r>
          </w:p>
        </w:tc>
      </w:tr>
      <w:tr w:rsidR="00201D21" w:rsidRPr="00201D21" w14:paraId="250E5769" w14:textId="77777777" w:rsidTr="00D21BF0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6960" w14:textId="77777777" w:rsidR="00201D21" w:rsidRPr="00201D21" w:rsidRDefault="00201D21" w:rsidP="00201D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201D21">
              <w:rPr>
                <w:rFonts w:ascii="Corbel" w:hAnsi="Corbel"/>
                <w:smallCaps/>
                <w:sz w:val="24"/>
                <w:szCs w:val="24"/>
              </w:rPr>
              <w:t>EK_06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3129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0"/>
                <w:szCs w:val="20"/>
              </w:rPr>
            </w:pPr>
            <w:r w:rsidRPr="00201D21">
              <w:rPr>
                <w:rFonts w:ascii="Corbel" w:hAnsi="Corbel"/>
                <w:smallCaps/>
                <w:sz w:val="20"/>
                <w:szCs w:val="20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CEF5" w14:textId="77777777" w:rsidR="00201D21" w:rsidRPr="00201D21" w:rsidRDefault="00201D21" w:rsidP="00201D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201D21">
              <w:rPr>
                <w:rFonts w:ascii="Corbel" w:hAnsi="Corbel"/>
                <w:smallCaps/>
                <w:sz w:val="24"/>
                <w:szCs w:val="24"/>
              </w:rPr>
              <w:t>warsztaty</w:t>
            </w:r>
          </w:p>
        </w:tc>
      </w:tr>
    </w:tbl>
    <w:p w14:paraId="536B38E4" w14:textId="77777777" w:rsidR="00923D7D" w:rsidRPr="001042E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725BD8" w14:textId="77777777" w:rsidR="00923D7D" w:rsidRPr="001042EC" w:rsidRDefault="003E1941" w:rsidP="00DB4BD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042EC">
        <w:rPr>
          <w:rFonts w:ascii="Corbel" w:hAnsi="Corbel"/>
          <w:smallCaps w:val="0"/>
          <w:szCs w:val="24"/>
        </w:rPr>
        <w:t xml:space="preserve">4.2 </w:t>
      </w:r>
      <w:r w:rsidR="0085747A" w:rsidRPr="001042EC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1042EC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042EC" w14:paraId="06980158" w14:textId="77777777" w:rsidTr="00923D7D">
        <w:tc>
          <w:tcPr>
            <w:tcW w:w="9670" w:type="dxa"/>
          </w:tcPr>
          <w:p w14:paraId="4BE2FFE8" w14:textId="77777777" w:rsidR="0085747A" w:rsidRDefault="00F534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szCs w:val="24"/>
              </w:rPr>
              <w:t>Aktywność w trakcie zajęć, analiza jakościowa odpowiedzi na pytania kolokwium zaliczeniowego, analiza jakościowa pracy pisemnej</w:t>
            </w:r>
            <w:r w:rsidR="004F1EAE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241BCC3E" w14:textId="77777777" w:rsidR="00201D21" w:rsidRPr="00201D21" w:rsidRDefault="00201D21" w:rsidP="00201D21">
            <w:pPr>
              <w:tabs>
                <w:tab w:val="right" w:pos="9454"/>
              </w:tabs>
              <w:spacing w:before="240" w:after="0" w:line="240" w:lineRule="auto"/>
              <w:rPr>
                <w:rFonts w:ascii="Corbel" w:eastAsia="Times New Roman" w:hAnsi="Corbel"/>
                <w:bCs/>
                <w:szCs w:val="24"/>
              </w:rPr>
            </w:pPr>
            <w:r w:rsidRPr="00201D21">
              <w:rPr>
                <w:rFonts w:ascii="Corbel" w:eastAsia="Times New Roman" w:hAnsi="Corbel"/>
                <w:bCs/>
                <w:szCs w:val="24"/>
              </w:rPr>
              <w:t>5.0 - wykazuje znajomość każdej z treści kształcenia na poziomie 91%-100%</w:t>
            </w:r>
            <w:r w:rsidRPr="00201D21">
              <w:rPr>
                <w:rFonts w:ascii="Corbel" w:eastAsia="Times New Roman" w:hAnsi="Corbel"/>
                <w:bCs/>
                <w:szCs w:val="24"/>
              </w:rPr>
              <w:tab/>
            </w:r>
          </w:p>
          <w:p w14:paraId="59772949" w14:textId="77777777" w:rsidR="00201D21" w:rsidRPr="00201D21" w:rsidRDefault="00201D21" w:rsidP="00201D21">
            <w:pPr>
              <w:spacing w:before="240" w:after="0" w:line="240" w:lineRule="auto"/>
              <w:rPr>
                <w:rFonts w:ascii="Corbel" w:eastAsia="Times New Roman" w:hAnsi="Corbel"/>
                <w:bCs/>
                <w:szCs w:val="24"/>
              </w:rPr>
            </w:pPr>
            <w:r w:rsidRPr="00201D21">
              <w:rPr>
                <w:rFonts w:ascii="Corbel" w:eastAsia="Times New Roman" w:hAnsi="Corbel"/>
                <w:bCs/>
                <w:szCs w:val="24"/>
              </w:rPr>
              <w:t>4.5 – wykazuje znajomość każdej z treści kształcenia na poziomie 81%-90%</w:t>
            </w:r>
          </w:p>
          <w:p w14:paraId="4B77A94A" w14:textId="77777777" w:rsidR="00201D21" w:rsidRPr="00201D21" w:rsidRDefault="00201D21" w:rsidP="00201D21">
            <w:pPr>
              <w:spacing w:before="240" w:after="0" w:line="240" w:lineRule="auto"/>
              <w:rPr>
                <w:rFonts w:ascii="Corbel" w:eastAsia="Times New Roman" w:hAnsi="Corbel"/>
                <w:bCs/>
                <w:szCs w:val="24"/>
              </w:rPr>
            </w:pPr>
            <w:r w:rsidRPr="00201D21">
              <w:rPr>
                <w:rFonts w:ascii="Corbel" w:eastAsia="Times New Roman" w:hAnsi="Corbel"/>
                <w:bCs/>
                <w:szCs w:val="24"/>
              </w:rPr>
              <w:t>4.0 – wykazuje znajomość każdej z treści kształcenia na poziomie 71%-80%</w:t>
            </w:r>
          </w:p>
          <w:p w14:paraId="48A65892" w14:textId="77777777" w:rsidR="00201D21" w:rsidRPr="00201D21" w:rsidRDefault="00201D21" w:rsidP="00201D21">
            <w:pPr>
              <w:spacing w:before="240" w:after="0" w:line="240" w:lineRule="auto"/>
              <w:rPr>
                <w:rFonts w:ascii="Corbel" w:eastAsia="Times New Roman" w:hAnsi="Corbel"/>
                <w:bCs/>
                <w:szCs w:val="24"/>
              </w:rPr>
            </w:pPr>
            <w:r w:rsidRPr="00201D21">
              <w:rPr>
                <w:rFonts w:ascii="Corbel" w:eastAsia="Times New Roman" w:hAnsi="Corbel"/>
                <w:bCs/>
                <w:szCs w:val="24"/>
              </w:rPr>
              <w:t>3.5 – wykazuje znajomość każdej z treści kształcenia na poziomie 61%-70%</w:t>
            </w:r>
          </w:p>
          <w:p w14:paraId="30A0A6F7" w14:textId="77777777" w:rsidR="00201D21" w:rsidRPr="00201D21" w:rsidRDefault="00201D21" w:rsidP="00201D21">
            <w:pPr>
              <w:spacing w:before="240" w:after="0" w:line="240" w:lineRule="auto"/>
              <w:rPr>
                <w:rFonts w:ascii="Corbel" w:eastAsia="Times New Roman" w:hAnsi="Corbel"/>
                <w:bCs/>
                <w:szCs w:val="24"/>
              </w:rPr>
            </w:pPr>
            <w:r w:rsidRPr="00201D21">
              <w:rPr>
                <w:rFonts w:ascii="Corbel" w:eastAsia="Times New Roman" w:hAnsi="Corbel"/>
                <w:bCs/>
                <w:szCs w:val="24"/>
              </w:rPr>
              <w:t>3.0 – wykazuje znajomość każdej z treści kształcenia na poziomie 51%-60%</w:t>
            </w:r>
          </w:p>
          <w:p w14:paraId="00F441AA" w14:textId="1E3227FA" w:rsidR="004F1EAE" w:rsidRPr="00523AF0" w:rsidRDefault="00201D21" w:rsidP="00201D21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201D21">
              <w:rPr>
                <w:rFonts w:ascii="Corbel" w:eastAsia="Times New Roman" w:hAnsi="Corbel"/>
                <w:bCs/>
                <w:szCs w:val="24"/>
              </w:rPr>
              <w:t>2.0– wykazuje znajomość każdej z treści kształcenia poniżej 51%</w:t>
            </w:r>
          </w:p>
          <w:p w14:paraId="653A3F37" w14:textId="25212921" w:rsidR="004F1EAE" w:rsidRPr="001042EC" w:rsidRDefault="004F1E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07830B6" w14:textId="77777777" w:rsidR="0085747A" w:rsidRPr="001042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F1823E" w14:textId="77777777" w:rsidR="0085747A" w:rsidRPr="001042EC" w:rsidRDefault="0085747A" w:rsidP="00DB4BD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042EC">
        <w:rPr>
          <w:rFonts w:ascii="Corbel" w:hAnsi="Corbel"/>
          <w:b/>
          <w:sz w:val="24"/>
          <w:szCs w:val="24"/>
        </w:rPr>
        <w:t xml:space="preserve">5. </w:t>
      </w:r>
      <w:r w:rsidR="00C61DC5" w:rsidRPr="001042E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1042EC" w14:paraId="7BC0FE25" w14:textId="77777777" w:rsidTr="003905AC">
        <w:tc>
          <w:tcPr>
            <w:tcW w:w="5132" w:type="dxa"/>
            <w:vAlign w:val="center"/>
          </w:tcPr>
          <w:p w14:paraId="651E7357" w14:textId="77777777" w:rsidR="0085747A" w:rsidRPr="001042E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042E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042E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042E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5C3BC352" w14:textId="77777777" w:rsidR="0085747A" w:rsidRPr="001042E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042E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042E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1042EC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1042E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1042EC" w14:paraId="3E788225" w14:textId="77777777" w:rsidTr="003905AC">
        <w:tc>
          <w:tcPr>
            <w:tcW w:w="5132" w:type="dxa"/>
          </w:tcPr>
          <w:p w14:paraId="35E2DE15" w14:textId="77777777" w:rsidR="0085747A" w:rsidRPr="001042EC" w:rsidRDefault="00C61DC5" w:rsidP="00D46D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G</w:t>
            </w:r>
            <w:r w:rsidR="0085747A" w:rsidRPr="001042E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1042EC">
              <w:rPr>
                <w:rFonts w:ascii="Corbel" w:hAnsi="Corbel"/>
                <w:sz w:val="24"/>
                <w:szCs w:val="24"/>
              </w:rPr>
              <w:t>z </w:t>
            </w:r>
            <w:r w:rsidR="000A3CDF" w:rsidRPr="001042E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1042E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5B6EA338" w14:textId="00D5B6F9" w:rsidR="0085747A" w:rsidRPr="001042EC" w:rsidRDefault="00C7707B" w:rsidP="00EA65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1042EC" w14:paraId="37E36DE8" w14:textId="77777777" w:rsidTr="003905AC">
        <w:tc>
          <w:tcPr>
            <w:tcW w:w="5132" w:type="dxa"/>
          </w:tcPr>
          <w:p w14:paraId="3025A760" w14:textId="1AF49D12"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1042EC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0431D9">
              <w:rPr>
                <w:rFonts w:ascii="Corbel" w:hAnsi="Corbel"/>
                <w:sz w:val="24"/>
                <w:szCs w:val="24"/>
              </w:rPr>
              <w:t>:</w:t>
            </w:r>
          </w:p>
          <w:p w14:paraId="76A8779F" w14:textId="77777777" w:rsidR="000431D9" w:rsidRDefault="000431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1042EC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2F92D0DD" w14:textId="385CD4BF" w:rsidR="00C61DC5" w:rsidRPr="001042EC" w:rsidRDefault="000431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F41C99"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="00261297" w:rsidRPr="001042EC">
              <w:rPr>
                <w:rFonts w:ascii="Corbel" w:hAnsi="Corbel"/>
                <w:sz w:val="24"/>
                <w:szCs w:val="24"/>
              </w:rPr>
              <w:t>zaliczeni</w:t>
            </w:r>
            <w:r w:rsidR="00F41C99">
              <w:rPr>
                <w:rFonts w:ascii="Corbel" w:hAnsi="Corbel"/>
                <w:sz w:val="24"/>
                <w:szCs w:val="24"/>
              </w:rPr>
              <w:t>u</w:t>
            </w:r>
            <w:r w:rsidR="00261297" w:rsidRPr="001042EC">
              <w:rPr>
                <w:rFonts w:ascii="Corbel" w:hAnsi="Corbel"/>
                <w:sz w:val="24"/>
                <w:szCs w:val="24"/>
              </w:rPr>
              <w:t xml:space="preserve"> końcow</w:t>
            </w:r>
            <w:r w:rsidR="00F41C99">
              <w:rPr>
                <w:rFonts w:ascii="Corbel" w:hAnsi="Corbel"/>
                <w:sz w:val="24"/>
                <w:szCs w:val="24"/>
              </w:rPr>
              <w:t>ym</w:t>
            </w:r>
          </w:p>
        </w:tc>
        <w:tc>
          <w:tcPr>
            <w:tcW w:w="4388" w:type="dxa"/>
          </w:tcPr>
          <w:p w14:paraId="7482211A" w14:textId="77777777" w:rsidR="00C61DC5" w:rsidRDefault="00C61DC5" w:rsidP="00EA65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6E05897" w14:textId="77777777" w:rsidR="00F41C99" w:rsidRDefault="00F41C99" w:rsidP="00EA65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  <w:p w14:paraId="2E637099" w14:textId="07B36EA7" w:rsidR="00F41C99" w:rsidRPr="001042EC" w:rsidRDefault="00F41C99" w:rsidP="00EA65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1042EC" w14:paraId="7E1326F4" w14:textId="77777777" w:rsidTr="003905AC">
        <w:tc>
          <w:tcPr>
            <w:tcW w:w="5132" w:type="dxa"/>
          </w:tcPr>
          <w:p w14:paraId="494C3C90" w14:textId="391C4BDC" w:rsidR="00401192" w:rsidRDefault="00C61DC5" w:rsidP="002612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F41C99">
              <w:rPr>
                <w:rFonts w:ascii="Corbel" w:hAnsi="Corbel"/>
                <w:sz w:val="24"/>
                <w:szCs w:val="24"/>
              </w:rPr>
              <w:t>:</w:t>
            </w:r>
            <w:r w:rsidR="00DB0F8D" w:rsidRPr="001042EC">
              <w:rPr>
                <w:rFonts w:ascii="Corbel" w:hAnsi="Corbel"/>
                <w:sz w:val="24"/>
                <w:szCs w:val="24"/>
              </w:rPr>
              <w:t xml:space="preserve"> </w:t>
            </w:r>
            <w:r w:rsidR="00F41C99">
              <w:rPr>
                <w:rFonts w:ascii="Corbel" w:hAnsi="Corbel"/>
                <w:sz w:val="24"/>
                <w:szCs w:val="24"/>
              </w:rPr>
              <w:t xml:space="preserve">- </w:t>
            </w:r>
            <w:r w:rsidRPr="001042EC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2A8E8D2C" w14:textId="7248073C" w:rsidR="00401192" w:rsidRDefault="00F11F78" w:rsidP="002612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723227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DB0F8D" w:rsidRPr="001042EC">
              <w:rPr>
                <w:rFonts w:ascii="Corbel" w:hAnsi="Corbel"/>
                <w:sz w:val="24"/>
                <w:szCs w:val="24"/>
              </w:rPr>
              <w:t>zaliczenia</w:t>
            </w:r>
            <w:r w:rsidR="00C61DC5" w:rsidRPr="001042EC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B7BDB31" w14:textId="61AADAC6" w:rsidR="00401192" w:rsidRDefault="00F11F78" w:rsidP="002612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723227">
              <w:rPr>
                <w:rFonts w:ascii="Corbel" w:hAnsi="Corbel"/>
                <w:sz w:val="24"/>
                <w:szCs w:val="24"/>
              </w:rPr>
              <w:t>lektura</w:t>
            </w:r>
            <w:r w:rsidR="00DE0189" w:rsidRPr="001042EC">
              <w:rPr>
                <w:rFonts w:ascii="Corbel" w:hAnsi="Corbel"/>
                <w:sz w:val="24"/>
                <w:szCs w:val="24"/>
              </w:rPr>
              <w:t xml:space="preserve"> literatury</w:t>
            </w:r>
            <w:r w:rsidR="00261297" w:rsidRPr="001042EC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AFC2C55" w14:textId="530CBE10" w:rsidR="00C61DC5" w:rsidRPr="001042EC" w:rsidRDefault="00723227" w:rsidP="002612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261297" w:rsidRPr="001042EC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401192">
              <w:rPr>
                <w:rFonts w:ascii="Corbel" w:hAnsi="Corbel"/>
                <w:sz w:val="24"/>
                <w:szCs w:val="24"/>
              </w:rPr>
              <w:t>pracy pisemnej</w:t>
            </w:r>
          </w:p>
        </w:tc>
        <w:tc>
          <w:tcPr>
            <w:tcW w:w="4388" w:type="dxa"/>
          </w:tcPr>
          <w:p w14:paraId="21333A9F" w14:textId="77777777" w:rsidR="00793DE9" w:rsidRDefault="00793DE9" w:rsidP="00EA65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F8D3875" w14:textId="6815A3A1" w:rsidR="00A65C93" w:rsidRDefault="00A65C93" w:rsidP="00EA65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8D7760">
              <w:rPr>
                <w:rFonts w:ascii="Corbel" w:hAnsi="Corbel"/>
                <w:sz w:val="24"/>
                <w:szCs w:val="24"/>
              </w:rPr>
              <w:t>5</w:t>
            </w:r>
          </w:p>
          <w:p w14:paraId="2B6EE1CB" w14:textId="736A302C" w:rsidR="00A65C93" w:rsidRDefault="00A65C93" w:rsidP="00EA65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93DE9">
              <w:rPr>
                <w:rFonts w:ascii="Corbel" w:hAnsi="Corbel"/>
                <w:sz w:val="24"/>
                <w:szCs w:val="24"/>
              </w:rPr>
              <w:t>5</w:t>
            </w:r>
          </w:p>
          <w:p w14:paraId="7F3BD843" w14:textId="1F5F9D60" w:rsidR="00A65C93" w:rsidRDefault="00C7707B" w:rsidP="00EA65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273D848F" w14:textId="1461A446" w:rsidR="008D7760" w:rsidRPr="001042EC" w:rsidRDefault="008D7760" w:rsidP="00EA65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</w:t>
            </w:r>
          </w:p>
        </w:tc>
      </w:tr>
      <w:tr w:rsidR="0085747A" w:rsidRPr="001042EC" w14:paraId="7DE21E2C" w14:textId="77777777" w:rsidTr="003905AC">
        <w:tc>
          <w:tcPr>
            <w:tcW w:w="5132" w:type="dxa"/>
          </w:tcPr>
          <w:p w14:paraId="3FCA6A02" w14:textId="77777777" w:rsidR="0085747A" w:rsidRPr="001042E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5351A2DF" w14:textId="77777777" w:rsidR="0085747A" w:rsidRPr="001042EC" w:rsidRDefault="00BE1D62" w:rsidP="00EA65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1042EC" w14:paraId="7BB433E7" w14:textId="77777777" w:rsidTr="003905AC">
        <w:tc>
          <w:tcPr>
            <w:tcW w:w="5132" w:type="dxa"/>
          </w:tcPr>
          <w:p w14:paraId="66AC8407" w14:textId="77777777" w:rsidR="0085747A" w:rsidRPr="001042E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042E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0351FF1A" w14:textId="77777777" w:rsidR="0085747A" w:rsidRPr="001042EC" w:rsidRDefault="00EA652D" w:rsidP="00EA65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B380C3F" w14:textId="77777777" w:rsidR="0085747A" w:rsidRPr="001042EC" w:rsidRDefault="00923D7D" w:rsidP="00DB4BD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042E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042E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03AA9DF" w14:textId="77777777" w:rsidR="003E1941" w:rsidRPr="001042E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93B9D0" w14:textId="77777777" w:rsidR="0085747A" w:rsidRPr="001042E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042EC">
        <w:rPr>
          <w:rFonts w:ascii="Corbel" w:hAnsi="Corbel"/>
          <w:smallCaps w:val="0"/>
          <w:szCs w:val="24"/>
        </w:rPr>
        <w:t xml:space="preserve">6. </w:t>
      </w:r>
      <w:r w:rsidR="0085747A" w:rsidRPr="001042EC">
        <w:rPr>
          <w:rFonts w:ascii="Corbel" w:hAnsi="Corbel"/>
          <w:smallCaps w:val="0"/>
          <w:szCs w:val="24"/>
        </w:rPr>
        <w:t>PRAKTYKI ZAWO</w:t>
      </w:r>
      <w:r w:rsidR="009D3F3B" w:rsidRPr="001042EC">
        <w:rPr>
          <w:rFonts w:ascii="Corbel" w:hAnsi="Corbel"/>
          <w:smallCaps w:val="0"/>
          <w:szCs w:val="24"/>
        </w:rPr>
        <w:t>DOWE W RAMACH PRZEDMIOTU</w:t>
      </w:r>
    </w:p>
    <w:p w14:paraId="2F4C2652" w14:textId="77777777" w:rsidR="0085747A" w:rsidRPr="001042E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1042EC" w14:paraId="534BE145" w14:textId="77777777" w:rsidTr="003905AC">
        <w:trPr>
          <w:trHeight w:val="397"/>
        </w:trPr>
        <w:tc>
          <w:tcPr>
            <w:tcW w:w="4082" w:type="dxa"/>
          </w:tcPr>
          <w:p w14:paraId="1766F5C0" w14:textId="77777777" w:rsidR="0085747A" w:rsidRPr="001042E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63EE980C" w14:textId="77777777" w:rsidR="0085747A" w:rsidRPr="001042EC" w:rsidRDefault="003905AC" w:rsidP="003905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1042EC" w14:paraId="4B8242E9" w14:textId="77777777" w:rsidTr="003905AC">
        <w:trPr>
          <w:trHeight w:val="397"/>
        </w:trPr>
        <w:tc>
          <w:tcPr>
            <w:tcW w:w="4082" w:type="dxa"/>
          </w:tcPr>
          <w:p w14:paraId="210DF6E6" w14:textId="77777777" w:rsidR="0085747A" w:rsidRPr="001042E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2FC59F6F" w14:textId="77777777" w:rsidR="0085747A" w:rsidRPr="001042EC" w:rsidRDefault="003905AC" w:rsidP="003905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F4DB976" w14:textId="77777777" w:rsidR="00DB4BD0" w:rsidRPr="001042EC" w:rsidRDefault="00DB4BD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D0D562" w14:textId="77777777" w:rsidR="0085747A" w:rsidRPr="001042E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042EC">
        <w:rPr>
          <w:rFonts w:ascii="Corbel" w:hAnsi="Corbel"/>
          <w:smallCaps w:val="0"/>
          <w:szCs w:val="24"/>
        </w:rPr>
        <w:t xml:space="preserve">7. </w:t>
      </w:r>
      <w:r w:rsidR="0085747A" w:rsidRPr="001042EC">
        <w:rPr>
          <w:rFonts w:ascii="Corbel" w:hAnsi="Corbel"/>
          <w:smallCaps w:val="0"/>
          <w:szCs w:val="24"/>
        </w:rPr>
        <w:t>LITERATURA</w:t>
      </w:r>
      <w:r w:rsidRPr="001042EC">
        <w:rPr>
          <w:rFonts w:ascii="Corbel" w:hAnsi="Corbel"/>
          <w:smallCaps w:val="0"/>
          <w:szCs w:val="24"/>
        </w:rPr>
        <w:t xml:space="preserve"> </w:t>
      </w:r>
    </w:p>
    <w:p w14:paraId="3D96F18F" w14:textId="77777777" w:rsidR="00675843" w:rsidRPr="001042E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1042EC" w14:paraId="352D1802" w14:textId="77777777" w:rsidTr="003905AC">
        <w:trPr>
          <w:trHeight w:val="397"/>
        </w:trPr>
        <w:tc>
          <w:tcPr>
            <w:tcW w:w="9497" w:type="dxa"/>
          </w:tcPr>
          <w:p w14:paraId="27D85836" w14:textId="2A76102D" w:rsidR="00D247F5" w:rsidRPr="00401794" w:rsidRDefault="0085747A" w:rsidP="00401794">
            <w:pPr>
              <w:pStyle w:val="Punktygwne"/>
              <w:spacing w:before="0" w:after="120"/>
              <w:rPr>
                <w:rFonts w:ascii="Corbel" w:hAnsi="Corbel"/>
                <w:smallCaps w:val="0"/>
                <w:szCs w:val="24"/>
              </w:rPr>
            </w:pPr>
            <w:r w:rsidRPr="001042E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4B2C742" w14:textId="77777777" w:rsidR="007E06F5" w:rsidRDefault="007E06F5" w:rsidP="00401794">
            <w:pPr>
              <w:spacing w:after="12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042EC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 xml:space="preserve">Jankowska M., Rymsza A., Wilder E., Wroniszewska M. (2014). </w:t>
            </w:r>
            <w:r w:rsidRPr="001042EC">
              <w:rPr>
                <w:rFonts w:ascii="Corbel" w:hAnsi="Corbel"/>
                <w:i/>
                <w:color w:val="000000"/>
                <w:sz w:val="24"/>
                <w:szCs w:val="24"/>
              </w:rPr>
              <w:t>Raport 2013 Autyzm -  sytuacja dorosłych</w:t>
            </w:r>
            <w:r w:rsidRPr="001042EC">
              <w:rPr>
                <w:rFonts w:ascii="Corbel" w:hAnsi="Corbel"/>
                <w:color w:val="000000"/>
                <w:sz w:val="24"/>
                <w:szCs w:val="24"/>
              </w:rPr>
              <w:t>. Warszawa: Fundacja SYNAPSIS oraz Instytut Rozwoju Służb Społecznych.</w:t>
            </w:r>
          </w:p>
          <w:p w14:paraId="31BCDB12" w14:textId="5329ED9B" w:rsidR="00EB5A08" w:rsidRPr="00B432A2" w:rsidRDefault="00666A68" w:rsidP="00401794">
            <w:pPr>
              <w:spacing w:after="12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666A68">
              <w:rPr>
                <w:rFonts w:ascii="Corbel" w:hAnsi="Corbel"/>
                <w:color w:val="000000"/>
                <w:sz w:val="24"/>
                <w:szCs w:val="24"/>
              </w:rPr>
              <w:t>Gutowska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, A. (</w:t>
            </w:r>
            <w:r w:rsidR="00937308">
              <w:rPr>
                <w:rFonts w:ascii="Corbel" w:hAnsi="Corbel"/>
                <w:color w:val="000000"/>
                <w:sz w:val="24"/>
                <w:szCs w:val="24"/>
              </w:rPr>
              <w:t xml:space="preserve">2020). </w:t>
            </w:r>
            <w:r w:rsidR="00EB5A08" w:rsidRPr="00EB5A08">
              <w:rPr>
                <w:rFonts w:ascii="Corbel" w:hAnsi="Corbel"/>
                <w:color w:val="000000"/>
                <w:sz w:val="24"/>
                <w:szCs w:val="24"/>
              </w:rPr>
              <w:t>Zespół Aspergera u osoby w okresie późnej dorosłości. Analiza przypadku</w:t>
            </w:r>
            <w:r w:rsidR="00937308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="00B432A2" w:rsidRPr="00B432A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Roczniki Pedagogiczne</w:t>
            </w:r>
            <w:r w:rsidR="00B432A2">
              <w:rPr>
                <w:rFonts w:ascii="Corbel" w:hAnsi="Corbel"/>
                <w:color w:val="000000"/>
                <w:sz w:val="24"/>
                <w:szCs w:val="24"/>
              </w:rPr>
              <w:t xml:space="preserve">, 3, </w:t>
            </w:r>
            <w:r w:rsidR="00691E20" w:rsidRPr="00691E20">
              <w:rPr>
                <w:rFonts w:ascii="Corbel" w:hAnsi="Corbel"/>
                <w:color w:val="000000"/>
                <w:sz w:val="24"/>
                <w:szCs w:val="24"/>
              </w:rPr>
              <w:t>191-208</w:t>
            </w:r>
            <w:r w:rsidR="00691E20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85747A" w:rsidRPr="00696032" w14:paraId="3B2DC704" w14:textId="77777777" w:rsidTr="003905AC">
        <w:trPr>
          <w:trHeight w:val="397"/>
        </w:trPr>
        <w:tc>
          <w:tcPr>
            <w:tcW w:w="9497" w:type="dxa"/>
          </w:tcPr>
          <w:p w14:paraId="1DFECFBB" w14:textId="77777777" w:rsidR="002F0E14" w:rsidRPr="001042EC" w:rsidRDefault="0085747A" w:rsidP="00401794">
            <w:pPr>
              <w:pStyle w:val="Punktygwne"/>
              <w:spacing w:before="0" w:after="120"/>
              <w:rPr>
                <w:rFonts w:ascii="Corbel" w:hAnsi="Corbel"/>
                <w:smallCaps w:val="0"/>
                <w:szCs w:val="24"/>
              </w:rPr>
            </w:pPr>
            <w:r w:rsidRPr="001042EC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3740BF4" w14:textId="77777777" w:rsidR="004C51FA" w:rsidRPr="001042EC" w:rsidRDefault="007E06F5" w:rsidP="00401794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042E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Pisula, E. (2017). </w:t>
            </w:r>
            <w:r w:rsidRPr="001042E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Wspomaganie osób z zaburzeniami należącymi do autystycznego spektrum w perspektywie psychopatologii rozwojowej</w:t>
            </w:r>
            <w:r w:rsidRPr="001042E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W: J. Trempała (red.). Psychologia rozwoju człowieka (s. 446-454). Warszawa: PWN.</w:t>
            </w:r>
          </w:p>
          <w:p w14:paraId="25FB735F" w14:textId="77777777" w:rsidR="007E06F5" w:rsidRDefault="004C51FA" w:rsidP="00401794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042E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Płatos, M. (red.) (2016) </w:t>
            </w:r>
            <w:r w:rsidRPr="001042E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Ogólnopolski Spis Autyzmu. Sytuacja młodzieży i dorosłych z autyzmem w Polsce</w:t>
            </w:r>
            <w:r w:rsidRPr="001042E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Warszawa: Stowarzyszenie Innowacji Społecznych „Mary i Max”.</w:t>
            </w:r>
          </w:p>
          <w:p w14:paraId="6346E1AF" w14:textId="639A9933" w:rsidR="00970EAE" w:rsidRPr="001042EC" w:rsidRDefault="00970EAE" w:rsidP="00401794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70EA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Grzesiak, H. (2022). Wybrane aspekty starzenia się i starości osób z niepełnosprawnością intelektualną. </w:t>
            </w:r>
            <w:r w:rsidRPr="00123FE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Człowiek – Niepełnosprawność – Społeczeństwo</w:t>
            </w:r>
            <w:r w:rsidRPr="00970EA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55(1), 83-98.</w:t>
            </w:r>
          </w:p>
          <w:p w14:paraId="3A85D449" w14:textId="308420EF" w:rsidR="00EC2B39" w:rsidRPr="00696032" w:rsidRDefault="00696032" w:rsidP="00401794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proofErr w:type="spellStart"/>
            <w:r w:rsidRPr="004F1EA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Heijnen</w:t>
            </w:r>
            <w:proofErr w:type="spellEnd"/>
            <w:r w:rsidRPr="004F1EA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-Kohl SMJ, Kok RM, </w:t>
            </w:r>
            <w:proofErr w:type="spellStart"/>
            <w:r w:rsidRPr="004F1EA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Wilting</w:t>
            </w:r>
            <w:proofErr w:type="spellEnd"/>
            <w:r w:rsidRPr="004F1EA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RMHJ, Rossi G, &amp; van </w:t>
            </w:r>
            <w:proofErr w:type="spellStart"/>
            <w:r w:rsidRPr="004F1EA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Alphen</w:t>
            </w:r>
            <w:proofErr w:type="spellEnd"/>
            <w:r w:rsidRPr="004F1EA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SPJ. </w:t>
            </w:r>
            <w:r w:rsidRPr="0069603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(2017). Screening of Autism Spectrum Disorders in Geriatric Psychiatry. </w:t>
            </w:r>
            <w:r w:rsidRPr="00696032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Journal of Autism and Developmental Disorders</w:t>
            </w:r>
            <w:r w:rsidRPr="0069603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, 47(9), 2679–2689. </w:t>
            </w:r>
            <w:hyperlink r:id="rId8" w:history="1">
              <w:r w:rsidR="00EC2B39" w:rsidRPr="008A6B70">
                <w:rPr>
                  <w:rStyle w:val="Hipercze"/>
                  <w:rFonts w:ascii="Corbel" w:hAnsi="Corbel"/>
                  <w:b w:val="0"/>
                  <w:iCs/>
                  <w:smallCaps w:val="0"/>
                  <w:szCs w:val="24"/>
                  <w:lang w:val="en-GB"/>
                </w:rPr>
                <w:t>https://doi.org/10.1007/s10803-017-3185-2</w:t>
              </w:r>
            </w:hyperlink>
          </w:p>
        </w:tc>
      </w:tr>
    </w:tbl>
    <w:p w14:paraId="6638BDC4" w14:textId="77777777" w:rsidR="0085747A" w:rsidRPr="0069603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29D4F5D3" w14:textId="77777777" w:rsidR="0085747A" w:rsidRPr="0069603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69E76F86" w14:textId="77777777" w:rsidR="0085747A" w:rsidRPr="001042EC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1042E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EAE59A5" w14:textId="77777777" w:rsidR="003905AC" w:rsidRPr="001042EC" w:rsidRDefault="003905AC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B1F359" w14:textId="77777777" w:rsidR="003905AC" w:rsidRPr="001042EC" w:rsidRDefault="003905AC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D16019" w14:textId="77777777" w:rsidR="003905AC" w:rsidRPr="001042EC" w:rsidRDefault="003905AC" w:rsidP="003905AC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3905AC" w:rsidRPr="001042E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D2744" w14:textId="77777777" w:rsidR="00980ED8" w:rsidRDefault="00980ED8" w:rsidP="00C16ABF">
      <w:pPr>
        <w:spacing w:after="0" w:line="240" w:lineRule="auto"/>
      </w:pPr>
      <w:r>
        <w:separator/>
      </w:r>
    </w:p>
  </w:endnote>
  <w:endnote w:type="continuationSeparator" w:id="0">
    <w:p w14:paraId="0CA314E2" w14:textId="77777777" w:rsidR="00980ED8" w:rsidRDefault="00980ED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FF31C" w14:textId="77777777" w:rsidR="00980ED8" w:rsidRDefault="00980ED8" w:rsidP="00C16ABF">
      <w:pPr>
        <w:spacing w:after="0" w:line="240" w:lineRule="auto"/>
      </w:pPr>
      <w:r>
        <w:separator/>
      </w:r>
    </w:p>
  </w:footnote>
  <w:footnote w:type="continuationSeparator" w:id="0">
    <w:p w14:paraId="59AC4770" w14:textId="77777777" w:rsidR="00980ED8" w:rsidRDefault="00980ED8" w:rsidP="00C16ABF">
      <w:pPr>
        <w:spacing w:after="0" w:line="240" w:lineRule="auto"/>
      </w:pPr>
      <w:r>
        <w:continuationSeparator/>
      </w:r>
    </w:p>
  </w:footnote>
  <w:footnote w:id="1">
    <w:p w14:paraId="6D2236C0" w14:textId="77777777" w:rsidR="00201D21" w:rsidRDefault="00201D21" w:rsidP="00201D2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1874380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4EE4"/>
    <w:rsid w:val="000372C0"/>
    <w:rsid w:val="00042A51"/>
    <w:rsid w:val="00042D2E"/>
    <w:rsid w:val="000431D9"/>
    <w:rsid w:val="00044C82"/>
    <w:rsid w:val="00070ED6"/>
    <w:rsid w:val="000742DC"/>
    <w:rsid w:val="000766EE"/>
    <w:rsid w:val="00084C12"/>
    <w:rsid w:val="000855AE"/>
    <w:rsid w:val="00086C93"/>
    <w:rsid w:val="000943D5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E71"/>
    <w:rsid w:val="000C0F3F"/>
    <w:rsid w:val="000D04B0"/>
    <w:rsid w:val="000D7DE7"/>
    <w:rsid w:val="000F1C57"/>
    <w:rsid w:val="000F5615"/>
    <w:rsid w:val="001024F2"/>
    <w:rsid w:val="001042EC"/>
    <w:rsid w:val="00123FE4"/>
    <w:rsid w:val="00124BFF"/>
    <w:rsid w:val="0012560E"/>
    <w:rsid w:val="00127108"/>
    <w:rsid w:val="00134B13"/>
    <w:rsid w:val="00140CF7"/>
    <w:rsid w:val="0014547D"/>
    <w:rsid w:val="00146BC0"/>
    <w:rsid w:val="00150293"/>
    <w:rsid w:val="00153C41"/>
    <w:rsid w:val="00154381"/>
    <w:rsid w:val="0015678E"/>
    <w:rsid w:val="001640A7"/>
    <w:rsid w:val="00164FA7"/>
    <w:rsid w:val="00166A03"/>
    <w:rsid w:val="00167B01"/>
    <w:rsid w:val="001718A7"/>
    <w:rsid w:val="001737CF"/>
    <w:rsid w:val="00176083"/>
    <w:rsid w:val="001817B6"/>
    <w:rsid w:val="00192F37"/>
    <w:rsid w:val="00196F86"/>
    <w:rsid w:val="001A70D2"/>
    <w:rsid w:val="001B2D65"/>
    <w:rsid w:val="001D657B"/>
    <w:rsid w:val="001D7B54"/>
    <w:rsid w:val="001E0209"/>
    <w:rsid w:val="001E7B1D"/>
    <w:rsid w:val="001F2CA2"/>
    <w:rsid w:val="00201D21"/>
    <w:rsid w:val="00210E04"/>
    <w:rsid w:val="00213794"/>
    <w:rsid w:val="002144C0"/>
    <w:rsid w:val="0022477D"/>
    <w:rsid w:val="002278A9"/>
    <w:rsid w:val="002336F9"/>
    <w:rsid w:val="0024028F"/>
    <w:rsid w:val="00244ABC"/>
    <w:rsid w:val="00261297"/>
    <w:rsid w:val="00261DC2"/>
    <w:rsid w:val="00281FF2"/>
    <w:rsid w:val="002846CA"/>
    <w:rsid w:val="002857DE"/>
    <w:rsid w:val="00291567"/>
    <w:rsid w:val="002939E1"/>
    <w:rsid w:val="002940D6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D797E"/>
    <w:rsid w:val="002E472A"/>
    <w:rsid w:val="002E66B4"/>
    <w:rsid w:val="002F02A3"/>
    <w:rsid w:val="002F0E14"/>
    <w:rsid w:val="002F4ABE"/>
    <w:rsid w:val="003018BA"/>
    <w:rsid w:val="00301BFF"/>
    <w:rsid w:val="00302DF4"/>
    <w:rsid w:val="0030395F"/>
    <w:rsid w:val="00305C92"/>
    <w:rsid w:val="003151C5"/>
    <w:rsid w:val="003343CF"/>
    <w:rsid w:val="00346FE9"/>
    <w:rsid w:val="0034759A"/>
    <w:rsid w:val="003503F6"/>
    <w:rsid w:val="003530DD"/>
    <w:rsid w:val="00361D8B"/>
    <w:rsid w:val="00363F78"/>
    <w:rsid w:val="003905AC"/>
    <w:rsid w:val="003A0A5B"/>
    <w:rsid w:val="003A1176"/>
    <w:rsid w:val="003B2CD1"/>
    <w:rsid w:val="003C0BAE"/>
    <w:rsid w:val="003D18A9"/>
    <w:rsid w:val="003D6CE2"/>
    <w:rsid w:val="003E18AF"/>
    <w:rsid w:val="003E1941"/>
    <w:rsid w:val="003E2FE6"/>
    <w:rsid w:val="003E49D5"/>
    <w:rsid w:val="003F205D"/>
    <w:rsid w:val="003F38C0"/>
    <w:rsid w:val="00401192"/>
    <w:rsid w:val="00401794"/>
    <w:rsid w:val="00414E3C"/>
    <w:rsid w:val="0042229A"/>
    <w:rsid w:val="0042244A"/>
    <w:rsid w:val="0042745A"/>
    <w:rsid w:val="00431D5C"/>
    <w:rsid w:val="004362C6"/>
    <w:rsid w:val="00437FA2"/>
    <w:rsid w:val="00443A43"/>
    <w:rsid w:val="00445970"/>
    <w:rsid w:val="004477D7"/>
    <w:rsid w:val="00461EFC"/>
    <w:rsid w:val="004652C2"/>
    <w:rsid w:val="004706D1"/>
    <w:rsid w:val="00471326"/>
    <w:rsid w:val="00474E07"/>
    <w:rsid w:val="0047598D"/>
    <w:rsid w:val="004840FD"/>
    <w:rsid w:val="00490F7D"/>
    <w:rsid w:val="00491678"/>
    <w:rsid w:val="004968E2"/>
    <w:rsid w:val="004A3EEA"/>
    <w:rsid w:val="004A4D1F"/>
    <w:rsid w:val="004B4E47"/>
    <w:rsid w:val="004B6902"/>
    <w:rsid w:val="004C51FA"/>
    <w:rsid w:val="004D5282"/>
    <w:rsid w:val="004F1551"/>
    <w:rsid w:val="004F1EAE"/>
    <w:rsid w:val="004F34C9"/>
    <w:rsid w:val="004F55A3"/>
    <w:rsid w:val="0050496F"/>
    <w:rsid w:val="00513B6F"/>
    <w:rsid w:val="00517C63"/>
    <w:rsid w:val="005208E6"/>
    <w:rsid w:val="005363C4"/>
    <w:rsid w:val="00536BDE"/>
    <w:rsid w:val="00543ACC"/>
    <w:rsid w:val="00545B75"/>
    <w:rsid w:val="00561129"/>
    <w:rsid w:val="005642C8"/>
    <w:rsid w:val="0056696D"/>
    <w:rsid w:val="00582103"/>
    <w:rsid w:val="0059484D"/>
    <w:rsid w:val="005A0855"/>
    <w:rsid w:val="005A3196"/>
    <w:rsid w:val="005C080F"/>
    <w:rsid w:val="005C0B2D"/>
    <w:rsid w:val="005C55E5"/>
    <w:rsid w:val="005C696A"/>
    <w:rsid w:val="005E5776"/>
    <w:rsid w:val="005E6E85"/>
    <w:rsid w:val="005F049A"/>
    <w:rsid w:val="005F31D2"/>
    <w:rsid w:val="005F4D1A"/>
    <w:rsid w:val="0061029B"/>
    <w:rsid w:val="00617230"/>
    <w:rsid w:val="00621CE1"/>
    <w:rsid w:val="00627FC9"/>
    <w:rsid w:val="00631E58"/>
    <w:rsid w:val="00647FA8"/>
    <w:rsid w:val="00650C5F"/>
    <w:rsid w:val="0065427E"/>
    <w:rsid w:val="00654934"/>
    <w:rsid w:val="006617A1"/>
    <w:rsid w:val="006620D9"/>
    <w:rsid w:val="00666A68"/>
    <w:rsid w:val="00671958"/>
    <w:rsid w:val="00675843"/>
    <w:rsid w:val="00691E20"/>
    <w:rsid w:val="0069355A"/>
    <w:rsid w:val="00696032"/>
    <w:rsid w:val="00696477"/>
    <w:rsid w:val="006A7C78"/>
    <w:rsid w:val="006D050F"/>
    <w:rsid w:val="006D6139"/>
    <w:rsid w:val="006E5D65"/>
    <w:rsid w:val="006F1282"/>
    <w:rsid w:val="006F1FBC"/>
    <w:rsid w:val="006F31E2"/>
    <w:rsid w:val="00706544"/>
    <w:rsid w:val="007072BA"/>
    <w:rsid w:val="00710BEF"/>
    <w:rsid w:val="0071620A"/>
    <w:rsid w:val="00723227"/>
    <w:rsid w:val="00724677"/>
    <w:rsid w:val="00724F5D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6D33"/>
    <w:rsid w:val="00787C14"/>
    <w:rsid w:val="00787C2A"/>
    <w:rsid w:val="00790E27"/>
    <w:rsid w:val="00792023"/>
    <w:rsid w:val="007937F0"/>
    <w:rsid w:val="00793825"/>
    <w:rsid w:val="00793DE9"/>
    <w:rsid w:val="007A265C"/>
    <w:rsid w:val="007A4022"/>
    <w:rsid w:val="007A6E6E"/>
    <w:rsid w:val="007B7FDF"/>
    <w:rsid w:val="007C2C8A"/>
    <w:rsid w:val="007C3299"/>
    <w:rsid w:val="007C3BCC"/>
    <w:rsid w:val="007C4546"/>
    <w:rsid w:val="007D6E56"/>
    <w:rsid w:val="007E06F5"/>
    <w:rsid w:val="007E6335"/>
    <w:rsid w:val="007F4155"/>
    <w:rsid w:val="0081554D"/>
    <w:rsid w:val="0081707E"/>
    <w:rsid w:val="00820AEE"/>
    <w:rsid w:val="008449B3"/>
    <w:rsid w:val="0084611E"/>
    <w:rsid w:val="008552A2"/>
    <w:rsid w:val="0085747A"/>
    <w:rsid w:val="00865BA1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D689D"/>
    <w:rsid w:val="008D7760"/>
    <w:rsid w:val="008E538C"/>
    <w:rsid w:val="008E64F4"/>
    <w:rsid w:val="008F12C9"/>
    <w:rsid w:val="008F6E29"/>
    <w:rsid w:val="00916188"/>
    <w:rsid w:val="0092263B"/>
    <w:rsid w:val="00923D7D"/>
    <w:rsid w:val="00924E62"/>
    <w:rsid w:val="00937308"/>
    <w:rsid w:val="009508DF"/>
    <w:rsid w:val="00950DAC"/>
    <w:rsid w:val="00954A07"/>
    <w:rsid w:val="00970EAE"/>
    <w:rsid w:val="00980ED8"/>
    <w:rsid w:val="00997F14"/>
    <w:rsid w:val="009A78D9"/>
    <w:rsid w:val="009B0F08"/>
    <w:rsid w:val="009C3E31"/>
    <w:rsid w:val="009C54AE"/>
    <w:rsid w:val="009C788E"/>
    <w:rsid w:val="009D3F3B"/>
    <w:rsid w:val="009E0543"/>
    <w:rsid w:val="009E15B4"/>
    <w:rsid w:val="009E3B41"/>
    <w:rsid w:val="009F3C5C"/>
    <w:rsid w:val="009F4610"/>
    <w:rsid w:val="00A00ECC"/>
    <w:rsid w:val="00A05C6E"/>
    <w:rsid w:val="00A155EE"/>
    <w:rsid w:val="00A2245B"/>
    <w:rsid w:val="00A30110"/>
    <w:rsid w:val="00A36899"/>
    <w:rsid w:val="00A371F6"/>
    <w:rsid w:val="00A43BF6"/>
    <w:rsid w:val="00A51D06"/>
    <w:rsid w:val="00A53FA5"/>
    <w:rsid w:val="00A54817"/>
    <w:rsid w:val="00A601C8"/>
    <w:rsid w:val="00A60799"/>
    <w:rsid w:val="00A63219"/>
    <w:rsid w:val="00A63F9B"/>
    <w:rsid w:val="00A65C93"/>
    <w:rsid w:val="00A83286"/>
    <w:rsid w:val="00A84C85"/>
    <w:rsid w:val="00A97DE1"/>
    <w:rsid w:val="00AA0874"/>
    <w:rsid w:val="00AB053C"/>
    <w:rsid w:val="00AD1146"/>
    <w:rsid w:val="00AD27D3"/>
    <w:rsid w:val="00AD66D6"/>
    <w:rsid w:val="00AE1160"/>
    <w:rsid w:val="00AE203C"/>
    <w:rsid w:val="00AE2E74"/>
    <w:rsid w:val="00AE5FCB"/>
    <w:rsid w:val="00AE6E1B"/>
    <w:rsid w:val="00AF2C1E"/>
    <w:rsid w:val="00B06142"/>
    <w:rsid w:val="00B135B1"/>
    <w:rsid w:val="00B3130B"/>
    <w:rsid w:val="00B40ADB"/>
    <w:rsid w:val="00B432A2"/>
    <w:rsid w:val="00B43B77"/>
    <w:rsid w:val="00B43E80"/>
    <w:rsid w:val="00B607DB"/>
    <w:rsid w:val="00B66529"/>
    <w:rsid w:val="00B75946"/>
    <w:rsid w:val="00B77802"/>
    <w:rsid w:val="00B8056E"/>
    <w:rsid w:val="00B819C8"/>
    <w:rsid w:val="00B82308"/>
    <w:rsid w:val="00B90885"/>
    <w:rsid w:val="00BB520A"/>
    <w:rsid w:val="00BD1925"/>
    <w:rsid w:val="00BD3869"/>
    <w:rsid w:val="00BD66E9"/>
    <w:rsid w:val="00BD6FF4"/>
    <w:rsid w:val="00BE1D62"/>
    <w:rsid w:val="00BF2C41"/>
    <w:rsid w:val="00BF71E0"/>
    <w:rsid w:val="00C058B4"/>
    <w:rsid w:val="00C05F44"/>
    <w:rsid w:val="00C131B5"/>
    <w:rsid w:val="00C16ABF"/>
    <w:rsid w:val="00C170AE"/>
    <w:rsid w:val="00C22159"/>
    <w:rsid w:val="00C26CB7"/>
    <w:rsid w:val="00C324C1"/>
    <w:rsid w:val="00C36992"/>
    <w:rsid w:val="00C42D3F"/>
    <w:rsid w:val="00C56036"/>
    <w:rsid w:val="00C61DC5"/>
    <w:rsid w:val="00C67E92"/>
    <w:rsid w:val="00C70A26"/>
    <w:rsid w:val="00C766DF"/>
    <w:rsid w:val="00C7707B"/>
    <w:rsid w:val="00C829B1"/>
    <w:rsid w:val="00C82CA3"/>
    <w:rsid w:val="00C94B98"/>
    <w:rsid w:val="00C97484"/>
    <w:rsid w:val="00CA2B96"/>
    <w:rsid w:val="00CA5089"/>
    <w:rsid w:val="00CB3D1E"/>
    <w:rsid w:val="00CD4974"/>
    <w:rsid w:val="00CD6897"/>
    <w:rsid w:val="00CE5BAC"/>
    <w:rsid w:val="00CF25BE"/>
    <w:rsid w:val="00CF78ED"/>
    <w:rsid w:val="00D019C8"/>
    <w:rsid w:val="00D02B25"/>
    <w:rsid w:val="00D02EBA"/>
    <w:rsid w:val="00D17369"/>
    <w:rsid w:val="00D17C3C"/>
    <w:rsid w:val="00D247F5"/>
    <w:rsid w:val="00D26B2C"/>
    <w:rsid w:val="00D35113"/>
    <w:rsid w:val="00D352C9"/>
    <w:rsid w:val="00D36932"/>
    <w:rsid w:val="00D425B2"/>
    <w:rsid w:val="00D428D6"/>
    <w:rsid w:val="00D455F9"/>
    <w:rsid w:val="00D46D74"/>
    <w:rsid w:val="00D552B2"/>
    <w:rsid w:val="00D608D1"/>
    <w:rsid w:val="00D74119"/>
    <w:rsid w:val="00D8075B"/>
    <w:rsid w:val="00D8678B"/>
    <w:rsid w:val="00DA2114"/>
    <w:rsid w:val="00DB0F8D"/>
    <w:rsid w:val="00DB4BD0"/>
    <w:rsid w:val="00DD28C8"/>
    <w:rsid w:val="00DD6D12"/>
    <w:rsid w:val="00DE0189"/>
    <w:rsid w:val="00DE09C0"/>
    <w:rsid w:val="00DE4A14"/>
    <w:rsid w:val="00DF320D"/>
    <w:rsid w:val="00DF49A4"/>
    <w:rsid w:val="00DF71C8"/>
    <w:rsid w:val="00E0310F"/>
    <w:rsid w:val="00E05C2C"/>
    <w:rsid w:val="00E129B8"/>
    <w:rsid w:val="00E21E7D"/>
    <w:rsid w:val="00E22FBC"/>
    <w:rsid w:val="00E24BF5"/>
    <w:rsid w:val="00E25338"/>
    <w:rsid w:val="00E335D8"/>
    <w:rsid w:val="00E51E44"/>
    <w:rsid w:val="00E52B15"/>
    <w:rsid w:val="00E530B7"/>
    <w:rsid w:val="00E63348"/>
    <w:rsid w:val="00E7121E"/>
    <w:rsid w:val="00E742AA"/>
    <w:rsid w:val="00E77E88"/>
    <w:rsid w:val="00E8107D"/>
    <w:rsid w:val="00E960BB"/>
    <w:rsid w:val="00EA2074"/>
    <w:rsid w:val="00EA4832"/>
    <w:rsid w:val="00EA4E9D"/>
    <w:rsid w:val="00EA652D"/>
    <w:rsid w:val="00EB5A08"/>
    <w:rsid w:val="00EC2B39"/>
    <w:rsid w:val="00EC4899"/>
    <w:rsid w:val="00EC7D3B"/>
    <w:rsid w:val="00ED03AB"/>
    <w:rsid w:val="00ED32D2"/>
    <w:rsid w:val="00EE32DE"/>
    <w:rsid w:val="00EE5457"/>
    <w:rsid w:val="00EE5C8B"/>
    <w:rsid w:val="00EF2A6D"/>
    <w:rsid w:val="00F029E2"/>
    <w:rsid w:val="00F070AB"/>
    <w:rsid w:val="00F11F78"/>
    <w:rsid w:val="00F12AFD"/>
    <w:rsid w:val="00F17567"/>
    <w:rsid w:val="00F27A7B"/>
    <w:rsid w:val="00F41C99"/>
    <w:rsid w:val="00F526AF"/>
    <w:rsid w:val="00F534F1"/>
    <w:rsid w:val="00F615A4"/>
    <w:rsid w:val="00F617C3"/>
    <w:rsid w:val="00F67E6C"/>
    <w:rsid w:val="00F7066B"/>
    <w:rsid w:val="00F81E36"/>
    <w:rsid w:val="00F83B28"/>
    <w:rsid w:val="00F91435"/>
    <w:rsid w:val="00F96C1B"/>
    <w:rsid w:val="00F974DA"/>
    <w:rsid w:val="00FA46E5"/>
    <w:rsid w:val="00FB55F7"/>
    <w:rsid w:val="00FB7DBA"/>
    <w:rsid w:val="00FC1C25"/>
    <w:rsid w:val="00FC3F45"/>
    <w:rsid w:val="00FD2065"/>
    <w:rsid w:val="00FD503F"/>
    <w:rsid w:val="00FD555A"/>
    <w:rsid w:val="00FD7589"/>
    <w:rsid w:val="00FF016A"/>
    <w:rsid w:val="00FF1401"/>
    <w:rsid w:val="00FF5E7D"/>
    <w:rsid w:val="00FF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6E689"/>
  <w15:docId w15:val="{84D68C7A-79A4-43A0-A542-08FD09E2A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C2B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07/s10803-017-3185-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914C1-97A5-45E8-88CA-DA6EAEF71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6</Pages>
  <Words>1798</Words>
  <Characters>10790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Ekostrug</cp:lastModifiedBy>
  <cp:revision>3</cp:revision>
  <cp:lastPrinted>2019-02-06T12:12:00Z</cp:lastPrinted>
  <dcterms:created xsi:type="dcterms:W3CDTF">2026-06-08T08:36:00Z</dcterms:created>
  <dcterms:modified xsi:type="dcterms:W3CDTF">2026-06-09T04:07:00Z</dcterms:modified>
</cp:coreProperties>
</file>